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14F28C" w14:textId="066C56EF" w:rsidR="00355F5F" w:rsidRDefault="00355F5F" w:rsidP="00355F5F">
      <w:pPr>
        <w:pStyle w:val="CRCoverPage"/>
        <w:tabs>
          <w:tab w:val="right" w:pos="9639"/>
        </w:tabs>
        <w:spacing w:after="0"/>
        <w:rPr>
          <w:b/>
          <w:noProof/>
          <w:sz w:val="24"/>
        </w:rPr>
      </w:pPr>
      <w:bookmarkStart w:id="0" w:name="_Hlk530733872"/>
      <w:r>
        <w:rPr>
          <w:b/>
          <w:noProof/>
          <w:sz w:val="24"/>
        </w:rPr>
        <w:t>3GPP TSG RAN Meeting #83</w:t>
      </w:r>
      <w:r>
        <w:rPr>
          <w:b/>
          <w:noProof/>
          <w:sz w:val="24"/>
        </w:rPr>
        <w:tab/>
        <w:t>RP-190156</w:t>
      </w:r>
    </w:p>
    <w:p w14:paraId="146A5454" w14:textId="08A9D8ED" w:rsidR="00422566" w:rsidRPr="00355F5F" w:rsidRDefault="00355F5F" w:rsidP="00355F5F">
      <w:pPr>
        <w:pStyle w:val="CRCoverPage"/>
        <w:tabs>
          <w:tab w:val="right" w:pos="9639"/>
        </w:tabs>
        <w:spacing w:after="0"/>
        <w:rPr>
          <w:b/>
          <w:noProof/>
          <w:sz w:val="24"/>
        </w:rPr>
      </w:pPr>
      <w:r>
        <w:rPr>
          <w:b/>
          <w:noProof/>
          <w:sz w:val="24"/>
        </w:rPr>
        <w:t>Shenzhen, China, March 18-21, 2019</w:t>
      </w:r>
    </w:p>
    <w:p w14:paraId="4E31C719" w14:textId="77777777" w:rsidR="00422566" w:rsidRPr="006C4E32" w:rsidRDefault="00422566" w:rsidP="00422566">
      <w:pPr>
        <w:pStyle w:val="Heading2"/>
        <w:jc w:val="center"/>
        <w:rPr>
          <w:u w:val="single"/>
        </w:rPr>
      </w:pPr>
      <w:r w:rsidRPr="006C4E32">
        <w:rPr>
          <w:u w:val="single"/>
        </w:rPr>
        <w:t>Status Report to TSG</w:t>
      </w:r>
    </w:p>
    <w:p w14:paraId="66AFE6D7" w14:textId="77777777" w:rsidR="00422566" w:rsidRDefault="00422566" w:rsidP="00422566">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t>9.5.1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422566" w:rsidRPr="008836AC" w14:paraId="2DD1471E" w14:textId="77777777" w:rsidTr="00106DBB">
        <w:tc>
          <w:tcPr>
            <w:tcW w:w="2436" w:type="dxa"/>
            <w:shd w:val="clear" w:color="auto" w:fill="auto"/>
          </w:tcPr>
          <w:p w14:paraId="0537C15E" w14:textId="77777777" w:rsidR="00422566" w:rsidRPr="008836AC" w:rsidRDefault="00422566" w:rsidP="00106DBB">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4701DEE8" w14:textId="77777777" w:rsidR="00422566" w:rsidRPr="008836AC" w:rsidRDefault="00422566" w:rsidP="00106DBB">
            <w:pPr>
              <w:tabs>
                <w:tab w:val="left" w:pos="567"/>
              </w:tabs>
              <w:spacing w:after="0"/>
              <w:rPr>
                <w:rFonts w:ascii="Arial" w:hAnsi="Arial" w:cs="Arial"/>
              </w:rPr>
            </w:pPr>
          </w:p>
        </w:tc>
      </w:tr>
      <w:tr w:rsidR="00422566" w:rsidRPr="008836AC" w14:paraId="78252AC2" w14:textId="77777777" w:rsidTr="00106DBB">
        <w:tc>
          <w:tcPr>
            <w:tcW w:w="2436" w:type="dxa"/>
            <w:shd w:val="clear" w:color="auto" w:fill="auto"/>
          </w:tcPr>
          <w:p w14:paraId="50A225C3" w14:textId="77777777" w:rsidR="00422566" w:rsidRPr="008836AC" w:rsidRDefault="00422566" w:rsidP="00106DBB">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78F77D6"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rPr>
              <w:t>Study Item:</w:t>
            </w:r>
            <w:r w:rsidRPr="009D00CB">
              <w:rPr>
                <w:rFonts w:ascii="Arial" w:hAnsi="Arial" w:cs="Arial" w:hint="eastAsia"/>
                <w:lang w:eastAsia="ja-JP"/>
              </w:rPr>
              <w:t xml:space="preserve"> </w:t>
            </w:r>
          </w:p>
          <w:p w14:paraId="55F55051" w14:textId="77777777" w:rsidR="00422566" w:rsidRPr="009D00CB" w:rsidRDefault="00422566" w:rsidP="00106DBB">
            <w:pPr>
              <w:tabs>
                <w:tab w:val="left" w:pos="567"/>
              </w:tabs>
              <w:spacing w:after="0"/>
              <w:rPr>
                <w:rFonts w:ascii="Arial" w:hAnsi="Arial" w:cs="Arial"/>
              </w:rPr>
            </w:pPr>
            <w:r w:rsidRPr="009D00CB">
              <w:rPr>
                <w:rFonts w:ascii="Arial" w:hAnsi="Arial" w:cs="Arial"/>
                <w:lang w:eastAsia="ja-JP"/>
              </w:rPr>
              <w:t>No</w:t>
            </w:r>
          </w:p>
        </w:tc>
        <w:tc>
          <w:tcPr>
            <w:tcW w:w="1842" w:type="dxa"/>
          </w:tcPr>
          <w:p w14:paraId="3F170BC4"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rPr>
              <w:t>Core part:</w:t>
            </w:r>
            <w:r w:rsidRPr="009D00CB">
              <w:rPr>
                <w:rFonts w:ascii="Arial" w:hAnsi="Arial" w:cs="Arial"/>
                <w:lang w:eastAsia="ja-JP"/>
              </w:rPr>
              <w:t xml:space="preserve"> </w:t>
            </w:r>
          </w:p>
          <w:p w14:paraId="722B3DF5"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hint="eastAsia"/>
                <w:lang w:eastAsia="ja-JP"/>
              </w:rPr>
              <w:t>Yes</w:t>
            </w:r>
          </w:p>
        </w:tc>
        <w:tc>
          <w:tcPr>
            <w:tcW w:w="2309" w:type="dxa"/>
            <w:gridSpan w:val="2"/>
          </w:tcPr>
          <w:p w14:paraId="7FF4E573" w14:textId="77777777" w:rsidR="00422566" w:rsidRPr="009D00CB" w:rsidRDefault="00422566" w:rsidP="00106DBB">
            <w:pPr>
              <w:tabs>
                <w:tab w:val="left" w:pos="567"/>
              </w:tabs>
              <w:spacing w:after="0"/>
              <w:rPr>
                <w:rFonts w:ascii="Arial" w:hAnsi="Arial" w:cs="Arial"/>
              </w:rPr>
            </w:pPr>
            <w:r w:rsidRPr="009D00CB">
              <w:rPr>
                <w:rFonts w:ascii="Arial" w:hAnsi="Arial" w:cs="Arial"/>
              </w:rPr>
              <w:t>Performance part:</w:t>
            </w:r>
          </w:p>
          <w:p w14:paraId="711359F2" w14:textId="3E859FEB" w:rsidR="00422566" w:rsidRPr="009D00CB" w:rsidRDefault="003D2B62" w:rsidP="00106DBB">
            <w:pPr>
              <w:tabs>
                <w:tab w:val="left" w:pos="567"/>
              </w:tabs>
              <w:spacing w:after="0"/>
              <w:rPr>
                <w:rFonts w:ascii="Arial" w:hAnsi="Arial" w:cs="Arial"/>
                <w:lang w:eastAsia="ja-JP"/>
              </w:rPr>
            </w:pPr>
            <w:r>
              <w:rPr>
                <w:rFonts w:ascii="Arial" w:hAnsi="Arial" w:cs="Arial"/>
                <w:lang w:eastAsia="ja-JP"/>
              </w:rPr>
              <w:t>Yes</w:t>
            </w:r>
          </w:p>
        </w:tc>
        <w:tc>
          <w:tcPr>
            <w:tcW w:w="1653" w:type="dxa"/>
          </w:tcPr>
          <w:p w14:paraId="0E6E8BC8" w14:textId="77777777" w:rsidR="00422566" w:rsidRPr="009D00CB" w:rsidRDefault="00422566" w:rsidP="00106DBB">
            <w:pPr>
              <w:tabs>
                <w:tab w:val="left" w:pos="567"/>
              </w:tabs>
              <w:spacing w:after="0"/>
              <w:rPr>
                <w:rFonts w:ascii="Arial" w:hAnsi="Arial" w:cs="Arial"/>
              </w:rPr>
            </w:pPr>
            <w:r w:rsidRPr="009D00CB">
              <w:rPr>
                <w:rFonts w:ascii="Arial" w:hAnsi="Arial" w:cs="Arial"/>
              </w:rPr>
              <w:t>Testing part:</w:t>
            </w:r>
          </w:p>
          <w:p w14:paraId="41F53CAA"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hint="eastAsia"/>
                <w:lang w:eastAsia="ja-JP"/>
              </w:rPr>
              <w:t>No</w:t>
            </w:r>
          </w:p>
        </w:tc>
      </w:tr>
      <w:tr w:rsidR="00422566" w:rsidRPr="00414B1E" w14:paraId="521EEFAC" w14:textId="77777777" w:rsidTr="00106DBB">
        <w:tc>
          <w:tcPr>
            <w:tcW w:w="2436" w:type="dxa"/>
          </w:tcPr>
          <w:p w14:paraId="44E64EFC" w14:textId="77777777" w:rsidR="00422566" w:rsidRPr="008836AC" w:rsidRDefault="00422566" w:rsidP="00106DBB">
            <w:pPr>
              <w:tabs>
                <w:tab w:val="left" w:pos="567"/>
              </w:tabs>
              <w:spacing w:after="0"/>
              <w:rPr>
                <w:rFonts w:ascii="Arial" w:hAnsi="Arial" w:cs="Arial"/>
                <w:b/>
              </w:rPr>
            </w:pPr>
            <w:r w:rsidRPr="008836AC">
              <w:rPr>
                <w:rFonts w:ascii="Arial" w:hAnsi="Arial" w:cs="Arial"/>
                <w:b/>
              </w:rPr>
              <w:t>Acronym</w:t>
            </w:r>
          </w:p>
        </w:tc>
        <w:tc>
          <w:tcPr>
            <w:tcW w:w="7650" w:type="dxa"/>
            <w:gridSpan w:val="5"/>
          </w:tcPr>
          <w:p w14:paraId="5270F2C9" w14:textId="77777777" w:rsidR="00422566" w:rsidRPr="0063561B" w:rsidRDefault="00422566" w:rsidP="00106DBB">
            <w:pPr>
              <w:tabs>
                <w:tab w:val="left" w:pos="567"/>
              </w:tabs>
              <w:spacing w:after="0"/>
              <w:rPr>
                <w:rFonts w:ascii="Arial" w:hAnsi="Arial" w:cs="Arial"/>
                <w:lang w:val="sv-SE"/>
              </w:rPr>
            </w:pPr>
            <w:r w:rsidRPr="00E63A9C">
              <w:rPr>
                <w:rFonts w:ascii="Arial" w:hAnsi="Arial" w:cs="Arial"/>
                <w:noProof/>
                <w:lang w:val="sv-SE" w:eastAsia="ja-JP"/>
              </w:rPr>
              <w:t>DC_R16_3BLTE_1BNR_4DL2UL</w:t>
            </w:r>
          </w:p>
        </w:tc>
      </w:tr>
      <w:tr w:rsidR="00422566" w:rsidRPr="008836AC" w14:paraId="11511C93" w14:textId="77777777" w:rsidTr="00106DBB">
        <w:tc>
          <w:tcPr>
            <w:tcW w:w="2436" w:type="dxa"/>
          </w:tcPr>
          <w:p w14:paraId="07DD6D7C" w14:textId="77777777" w:rsidR="00422566" w:rsidRPr="008836AC" w:rsidRDefault="00422566" w:rsidP="00106DBB">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4BDD2E9" w14:textId="77777777" w:rsidR="00422566" w:rsidRPr="008836AC" w:rsidRDefault="00422566" w:rsidP="00106DBB">
            <w:pPr>
              <w:tabs>
                <w:tab w:val="left" w:pos="567"/>
              </w:tabs>
              <w:spacing w:after="0"/>
              <w:rPr>
                <w:rFonts w:ascii="Arial" w:hAnsi="Arial" w:cs="Arial"/>
                <w:lang w:eastAsia="ja-JP"/>
              </w:rPr>
            </w:pPr>
            <w:r w:rsidRPr="00D65991">
              <w:rPr>
                <w:rFonts w:ascii="Arial" w:hAnsi="Arial" w:cs="Arial"/>
                <w:noProof/>
                <w:lang w:eastAsia="ja-JP"/>
              </w:rPr>
              <w:t>800068</w:t>
            </w:r>
          </w:p>
        </w:tc>
      </w:tr>
      <w:tr w:rsidR="00422566" w:rsidRPr="008836AC" w14:paraId="2C524A38" w14:textId="77777777" w:rsidTr="00106DBB">
        <w:tc>
          <w:tcPr>
            <w:tcW w:w="2436" w:type="dxa"/>
          </w:tcPr>
          <w:p w14:paraId="6FC1E467" w14:textId="77777777" w:rsidR="00422566" w:rsidRPr="008836AC" w:rsidRDefault="00422566" w:rsidP="00106DBB">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C643BAD" w14:textId="1CB327AD" w:rsidR="00422566" w:rsidRPr="008836AC" w:rsidRDefault="00EC7F15" w:rsidP="00106DBB">
            <w:pPr>
              <w:tabs>
                <w:tab w:val="left" w:pos="567"/>
              </w:tabs>
              <w:spacing w:after="0"/>
              <w:rPr>
                <w:rFonts w:ascii="Arial" w:hAnsi="Arial" w:cs="Arial"/>
                <w:lang w:eastAsia="ja-JP"/>
              </w:rPr>
            </w:pPr>
            <w:r w:rsidRPr="00EC7F15">
              <w:rPr>
                <w:rFonts w:ascii="Arial" w:hAnsi="Arial" w:cs="Arial"/>
                <w:noProof/>
                <w:lang w:eastAsia="ja-JP"/>
              </w:rPr>
              <w:t>RP-18225</w:t>
            </w:r>
            <w:r>
              <w:rPr>
                <w:rFonts w:ascii="Arial" w:hAnsi="Arial" w:cs="Arial"/>
                <w:noProof/>
                <w:lang w:eastAsia="ja-JP"/>
              </w:rPr>
              <w:t>7</w:t>
            </w:r>
          </w:p>
        </w:tc>
      </w:tr>
      <w:tr w:rsidR="00422566" w:rsidRPr="008836AC" w14:paraId="03B8A9B8" w14:textId="77777777" w:rsidTr="00106DBB">
        <w:tc>
          <w:tcPr>
            <w:tcW w:w="2436" w:type="dxa"/>
          </w:tcPr>
          <w:p w14:paraId="6BF60F3F" w14:textId="77777777" w:rsidR="00422566" w:rsidRDefault="00422566" w:rsidP="00106DBB">
            <w:pPr>
              <w:tabs>
                <w:tab w:val="left" w:pos="567"/>
              </w:tabs>
              <w:spacing w:after="0"/>
              <w:rPr>
                <w:rFonts w:ascii="Arial" w:hAnsi="Arial" w:cs="Arial"/>
                <w:b/>
              </w:rPr>
            </w:pPr>
            <w:r>
              <w:rPr>
                <w:rFonts w:ascii="Arial" w:hAnsi="Arial" w:cs="Arial"/>
                <w:b/>
              </w:rPr>
              <w:t>Target Completion Date</w:t>
            </w:r>
          </w:p>
          <w:p w14:paraId="59B3D9F9" w14:textId="77777777" w:rsidR="00422566" w:rsidRPr="008836AC" w:rsidRDefault="00422566" w:rsidP="00106DBB">
            <w:pPr>
              <w:tabs>
                <w:tab w:val="left" w:pos="567"/>
              </w:tabs>
              <w:spacing w:after="0"/>
              <w:rPr>
                <w:rFonts w:ascii="Arial" w:hAnsi="Arial" w:cs="Arial"/>
                <w:b/>
              </w:rPr>
            </w:pPr>
            <w:r>
              <w:rPr>
                <w:rFonts w:ascii="Arial" w:hAnsi="Arial" w:cs="Arial"/>
                <w:b/>
              </w:rPr>
              <w:t>(indicate if changed)</w:t>
            </w:r>
          </w:p>
        </w:tc>
        <w:tc>
          <w:tcPr>
            <w:tcW w:w="1846" w:type="dxa"/>
          </w:tcPr>
          <w:p w14:paraId="63BE097C" w14:textId="77777777" w:rsidR="00422566" w:rsidRDefault="00422566" w:rsidP="00106DBB">
            <w:pPr>
              <w:tabs>
                <w:tab w:val="left" w:pos="567"/>
              </w:tabs>
              <w:spacing w:after="0"/>
              <w:rPr>
                <w:rFonts w:ascii="Arial" w:hAnsi="Arial" w:cs="Arial"/>
                <w:lang w:eastAsia="ja-JP"/>
              </w:rPr>
            </w:pPr>
            <w:r>
              <w:rPr>
                <w:rFonts w:ascii="Arial" w:hAnsi="Arial" w:cs="Arial"/>
                <w:lang w:eastAsia="ja-JP"/>
              </w:rPr>
              <w:t xml:space="preserve">Study Item: </w:t>
            </w:r>
          </w:p>
          <w:p w14:paraId="0C7EC6B2" w14:textId="77777777" w:rsidR="00422566" w:rsidRPr="008836AC" w:rsidRDefault="00422566" w:rsidP="00106DBB">
            <w:pPr>
              <w:tabs>
                <w:tab w:val="left" w:pos="567"/>
              </w:tabs>
              <w:spacing w:after="0"/>
              <w:rPr>
                <w:rFonts w:ascii="Arial" w:hAnsi="Arial" w:cs="Arial"/>
                <w:lang w:eastAsia="ja-JP"/>
              </w:rPr>
            </w:pPr>
          </w:p>
        </w:tc>
        <w:tc>
          <w:tcPr>
            <w:tcW w:w="1842" w:type="dxa"/>
          </w:tcPr>
          <w:p w14:paraId="76995CAC" w14:textId="77777777" w:rsidR="00422566" w:rsidRPr="008836AC" w:rsidRDefault="00422566" w:rsidP="00106DBB">
            <w:pPr>
              <w:tabs>
                <w:tab w:val="left" w:pos="567"/>
              </w:tabs>
              <w:spacing w:after="0"/>
              <w:rPr>
                <w:rFonts w:ascii="Arial" w:hAnsi="Arial" w:cs="Arial"/>
                <w:lang w:eastAsia="ja-JP"/>
              </w:rPr>
            </w:pPr>
            <w:r>
              <w:rPr>
                <w:rFonts w:ascii="Arial" w:hAnsi="Arial" w:cs="Arial"/>
                <w:lang w:eastAsia="ja-JP"/>
              </w:rPr>
              <w:t xml:space="preserve">Core part: </w:t>
            </w:r>
            <w:r w:rsidRPr="008F2C05">
              <w:rPr>
                <w:rFonts w:ascii="Arial" w:hAnsi="Arial" w:cs="Arial"/>
                <w:noProof/>
                <w:lang w:eastAsia="ja-JP"/>
              </w:rPr>
              <w:t>12/2019</w:t>
            </w:r>
          </w:p>
        </w:tc>
        <w:tc>
          <w:tcPr>
            <w:tcW w:w="2268" w:type="dxa"/>
          </w:tcPr>
          <w:p w14:paraId="748533A8" w14:textId="77777777" w:rsidR="00422566" w:rsidRPr="008836AC" w:rsidRDefault="00422566" w:rsidP="00106DBB">
            <w:pPr>
              <w:tabs>
                <w:tab w:val="left" w:pos="567"/>
              </w:tabs>
              <w:spacing w:after="0"/>
              <w:rPr>
                <w:rFonts w:ascii="Arial" w:hAnsi="Arial" w:cs="Arial"/>
                <w:lang w:eastAsia="ja-JP"/>
              </w:rPr>
            </w:pPr>
            <w:r>
              <w:rPr>
                <w:rFonts w:ascii="Arial" w:hAnsi="Arial" w:cs="Arial"/>
                <w:lang w:eastAsia="ja-JP"/>
              </w:rPr>
              <w:t xml:space="preserve">Performance part: </w:t>
            </w:r>
            <w:r w:rsidRPr="008F2C05">
              <w:rPr>
                <w:rFonts w:ascii="Arial" w:hAnsi="Arial" w:cs="Arial"/>
                <w:noProof/>
                <w:lang w:eastAsia="ja-JP"/>
              </w:rPr>
              <w:t>12/2019</w:t>
            </w:r>
          </w:p>
        </w:tc>
        <w:tc>
          <w:tcPr>
            <w:tcW w:w="1694" w:type="dxa"/>
            <w:gridSpan w:val="2"/>
          </w:tcPr>
          <w:p w14:paraId="351BB9EE" w14:textId="77777777" w:rsidR="00422566" w:rsidRPr="006A7BCB" w:rsidRDefault="00422566" w:rsidP="00106DB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422566" w:rsidRPr="008836AC" w14:paraId="724B1123" w14:textId="77777777" w:rsidTr="00106DBB">
        <w:tc>
          <w:tcPr>
            <w:tcW w:w="2436" w:type="dxa"/>
          </w:tcPr>
          <w:p w14:paraId="5E53AB8B" w14:textId="77777777" w:rsidR="00422566" w:rsidRDefault="00422566" w:rsidP="00106DBB">
            <w:pPr>
              <w:tabs>
                <w:tab w:val="left" w:pos="567"/>
              </w:tabs>
              <w:spacing w:after="0"/>
              <w:rPr>
                <w:rFonts w:ascii="Arial" w:hAnsi="Arial" w:cs="Arial"/>
                <w:b/>
              </w:rPr>
            </w:pPr>
            <w:r>
              <w:rPr>
                <w:rFonts w:ascii="Arial" w:hAnsi="Arial" w:cs="Arial"/>
                <w:b/>
              </w:rPr>
              <w:t>Overall Completion level</w:t>
            </w:r>
          </w:p>
        </w:tc>
        <w:tc>
          <w:tcPr>
            <w:tcW w:w="1846" w:type="dxa"/>
          </w:tcPr>
          <w:p w14:paraId="4AE8DA13" w14:textId="77777777" w:rsidR="00422566" w:rsidRDefault="00422566" w:rsidP="00106DBB">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202D7ED" w14:textId="77777777" w:rsidR="00422566" w:rsidRPr="008836AC" w:rsidRDefault="00422566" w:rsidP="00106DBB">
            <w:pPr>
              <w:tabs>
                <w:tab w:val="left" w:pos="567"/>
              </w:tabs>
              <w:spacing w:after="0"/>
              <w:rPr>
                <w:rFonts w:ascii="Arial" w:hAnsi="Arial" w:cs="Arial"/>
                <w:lang w:eastAsia="ja-JP"/>
              </w:rPr>
            </w:pPr>
            <w:r w:rsidRPr="009D00CB">
              <w:rPr>
                <w:rFonts w:ascii="Arial" w:hAnsi="Arial" w:cs="Arial"/>
                <w:lang w:eastAsia="ja-JP"/>
              </w:rPr>
              <w:t>N/A</w:t>
            </w:r>
          </w:p>
        </w:tc>
        <w:tc>
          <w:tcPr>
            <w:tcW w:w="1842" w:type="dxa"/>
          </w:tcPr>
          <w:p w14:paraId="222294D0" w14:textId="77777777" w:rsidR="00422566" w:rsidRDefault="00422566" w:rsidP="00106DBB">
            <w:pPr>
              <w:tabs>
                <w:tab w:val="left" w:pos="567"/>
              </w:tabs>
              <w:spacing w:after="0"/>
              <w:rPr>
                <w:rFonts w:ascii="Arial" w:hAnsi="Arial" w:cs="Arial"/>
                <w:lang w:eastAsia="ja-JP"/>
              </w:rPr>
            </w:pPr>
            <w:r>
              <w:rPr>
                <w:rFonts w:ascii="Arial" w:hAnsi="Arial" w:cs="Arial"/>
                <w:lang w:eastAsia="ja-JP"/>
              </w:rPr>
              <w:t xml:space="preserve">Core part: </w:t>
            </w:r>
          </w:p>
          <w:p w14:paraId="23B3B0C1" w14:textId="7A2C995D" w:rsidR="00422566" w:rsidRPr="008836AC" w:rsidRDefault="008451F8" w:rsidP="00106DBB">
            <w:pPr>
              <w:tabs>
                <w:tab w:val="left" w:pos="567"/>
              </w:tabs>
              <w:spacing w:after="0"/>
              <w:rPr>
                <w:rFonts w:ascii="Arial" w:hAnsi="Arial" w:cs="Arial"/>
                <w:lang w:eastAsia="ja-JP"/>
              </w:rPr>
            </w:pPr>
            <w:r>
              <w:rPr>
                <w:rFonts w:ascii="Arial" w:hAnsi="Arial" w:cs="Arial"/>
                <w:color w:val="00B050"/>
                <w:kern w:val="2"/>
                <w:sz w:val="21"/>
                <w:szCs w:val="22"/>
                <w:lang w:val="en-US" w:eastAsia="ja-JP"/>
              </w:rPr>
              <w:t>79</w:t>
            </w:r>
            <w:r w:rsidR="00422566" w:rsidRPr="009D00CB">
              <w:rPr>
                <w:rFonts w:ascii="Arial" w:hAnsi="Arial" w:cs="Arial"/>
                <w:color w:val="00B050"/>
                <w:kern w:val="2"/>
                <w:sz w:val="21"/>
                <w:szCs w:val="22"/>
                <w:lang w:val="en-US" w:eastAsia="ja-JP"/>
              </w:rPr>
              <w:t>%</w:t>
            </w:r>
          </w:p>
        </w:tc>
        <w:tc>
          <w:tcPr>
            <w:tcW w:w="2268" w:type="dxa"/>
          </w:tcPr>
          <w:p w14:paraId="3F9090A3"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lang w:eastAsia="ja-JP"/>
              </w:rPr>
              <w:t xml:space="preserve">Performance Part: </w:t>
            </w:r>
          </w:p>
          <w:p w14:paraId="2809A3B8" w14:textId="720A6B47" w:rsidR="00422566" w:rsidRPr="009D00CB" w:rsidRDefault="008451F8" w:rsidP="00106DBB">
            <w:pPr>
              <w:tabs>
                <w:tab w:val="left" w:pos="567"/>
              </w:tabs>
              <w:spacing w:after="0"/>
              <w:rPr>
                <w:rFonts w:ascii="Arial" w:hAnsi="Arial" w:cs="Arial"/>
                <w:lang w:eastAsia="ja-JP"/>
              </w:rPr>
            </w:pPr>
            <w:r>
              <w:rPr>
                <w:rFonts w:ascii="Arial" w:hAnsi="Arial" w:cs="Arial"/>
                <w:color w:val="00B050"/>
                <w:kern w:val="2"/>
                <w:sz w:val="21"/>
                <w:szCs w:val="22"/>
                <w:lang w:val="en-US" w:eastAsia="ja-JP"/>
              </w:rPr>
              <w:t>79</w:t>
            </w:r>
            <w:r w:rsidRPr="009D00CB">
              <w:rPr>
                <w:rFonts w:ascii="Arial" w:hAnsi="Arial" w:cs="Arial"/>
                <w:color w:val="00B050"/>
                <w:kern w:val="2"/>
                <w:sz w:val="21"/>
                <w:szCs w:val="22"/>
                <w:lang w:val="en-US" w:eastAsia="ja-JP"/>
              </w:rPr>
              <w:t>%</w:t>
            </w:r>
          </w:p>
        </w:tc>
        <w:tc>
          <w:tcPr>
            <w:tcW w:w="1694" w:type="dxa"/>
            <w:gridSpan w:val="2"/>
          </w:tcPr>
          <w:p w14:paraId="14DA8FE8"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lang w:eastAsia="ja-JP"/>
              </w:rPr>
              <w:t xml:space="preserve">Testing part: </w:t>
            </w:r>
          </w:p>
          <w:p w14:paraId="1FCF6464" w14:textId="77777777" w:rsidR="00422566" w:rsidRPr="009D00CB" w:rsidRDefault="00422566" w:rsidP="00106DBB">
            <w:pPr>
              <w:tabs>
                <w:tab w:val="left" w:pos="567"/>
              </w:tabs>
              <w:spacing w:after="0"/>
              <w:rPr>
                <w:rFonts w:ascii="Arial" w:hAnsi="Arial" w:cs="Arial"/>
                <w:highlight w:val="yellow"/>
                <w:lang w:eastAsia="ja-JP"/>
              </w:rPr>
            </w:pPr>
            <w:r w:rsidRPr="009D00CB">
              <w:rPr>
                <w:rFonts w:ascii="Arial" w:hAnsi="Arial" w:cs="Arial"/>
                <w:lang w:eastAsia="ja-JP"/>
              </w:rPr>
              <w:t>N/A</w:t>
            </w:r>
          </w:p>
        </w:tc>
      </w:tr>
    </w:tbl>
    <w:p w14:paraId="44DD707D" w14:textId="77777777" w:rsidR="00422566" w:rsidRDefault="00422566" w:rsidP="00422566">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314027" w14:textId="77777777" w:rsidR="00422566" w:rsidRPr="001F486F" w:rsidRDefault="00422566" w:rsidP="00422566">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27702B7" w14:textId="77777777" w:rsidR="00422566" w:rsidRDefault="00422566" w:rsidP="00422566">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6AB00BB5" w14:textId="77777777" w:rsidR="00422566" w:rsidRDefault="00422566" w:rsidP="00422566">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7EBE07CD" w14:textId="77777777" w:rsidR="00422566" w:rsidRPr="001F486F" w:rsidRDefault="00422566" w:rsidP="00422566">
      <w:pPr>
        <w:pStyle w:val="ListParagraph"/>
        <w:tabs>
          <w:tab w:val="left" w:pos="567"/>
        </w:tabs>
        <w:ind w:leftChars="0" w:left="924"/>
        <w:rPr>
          <w:rFonts w:ascii="Arial" w:hAnsi="Arial" w:cs="Arial"/>
          <w:color w:val="FF0000"/>
        </w:rPr>
      </w:pPr>
    </w:p>
    <w:p w14:paraId="5B3E36A3" w14:textId="77777777" w:rsidR="00422566" w:rsidRPr="006C4E32" w:rsidRDefault="00422566" w:rsidP="00422566">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422566" w:rsidRPr="008836AC" w14:paraId="57429C96" w14:textId="77777777" w:rsidTr="00106DBB">
        <w:tc>
          <w:tcPr>
            <w:tcW w:w="2758" w:type="dxa"/>
            <w:gridSpan w:val="2"/>
          </w:tcPr>
          <w:p w14:paraId="7CC2EC18" w14:textId="77777777" w:rsidR="00422566" w:rsidRPr="008836AC" w:rsidRDefault="00422566" w:rsidP="00106DBB">
            <w:pPr>
              <w:tabs>
                <w:tab w:val="left" w:pos="567"/>
              </w:tabs>
              <w:spacing w:after="0"/>
              <w:rPr>
                <w:rFonts w:ascii="Arial" w:hAnsi="Arial" w:cs="Arial"/>
                <w:b/>
              </w:rPr>
            </w:pPr>
            <w:r w:rsidRPr="008836AC">
              <w:rPr>
                <w:rFonts w:ascii="Arial" w:hAnsi="Arial" w:cs="Arial"/>
                <w:b/>
              </w:rPr>
              <w:t>Leading WG</w:t>
            </w:r>
          </w:p>
        </w:tc>
        <w:tc>
          <w:tcPr>
            <w:tcW w:w="7489" w:type="dxa"/>
          </w:tcPr>
          <w:p w14:paraId="5CE84F9A" w14:textId="77777777" w:rsidR="00422566" w:rsidRPr="008836AC" w:rsidRDefault="00422566" w:rsidP="00106DBB">
            <w:pPr>
              <w:tabs>
                <w:tab w:val="left" w:pos="567"/>
              </w:tabs>
              <w:spacing w:after="0"/>
              <w:rPr>
                <w:rFonts w:ascii="Arial" w:hAnsi="Arial" w:cs="Arial"/>
                <w:color w:val="FF0000"/>
              </w:rPr>
            </w:pPr>
            <w:r w:rsidRPr="009D00CB">
              <w:rPr>
                <w:rFonts w:ascii="Arial" w:hAnsi="Arial" w:cs="Arial"/>
              </w:rPr>
              <w:t>RAN4</w:t>
            </w:r>
          </w:p>
        </w:tc>
      </w:tr>
      <w:tr w:rsidR="00422566" w:rsidRPr="008836AC" w14:paraId="0EDB5523" w14:textId="77777777" w:rsidTr="00106DBB">
        <w:tc>
          <w:tcPr>
            <w:tcW w:w="1418" w:type="dxa"/>
            <w:vMerge w:val="restart"/>
            <w:vAlign w:val="center"/>
          </w:tcPr>
          <w:p w14:paraId="317E17EF" w14:textId="77777777" w:rsidR="00422566" w:rsidRPr="008836AC" w:rsidRDefault="00422566" w:rsidP="00106DBB">
            <w:pPr>
              <w:tabs>
                <w:tab w:val="left" w:pos="567"/>
              </w:tabs>
              <w:rPr>
                <w:rFonts w:ascii="Arial" w:hAnsi="Arial" w:cs="Arial"/>
                <w:b/>
              </w:rPr>
            </w:pPr>
            <w:r w:rsidRPr="008836AC">
              <w:rPr>
                <w:rFonts w:ascii="Arial" w:hAnsi="Arial" w:cs="Arial"/>
                <w:b/>
              </w:rPr>
              <w:t>Rapporteur</w:t>
            </w:r>
          </w:p>
        </w:tc>
        <w:tc>
          <w:tcPr>
            <w:tcW w:w="1340" w:type="dxa"/>
          </w:tcPr>
          <w:p w14:paraId="4D6905D0" w14:textId="77777777" w:rsidR="00422566" w:rsidRPr="008836AC" w:rsidRDefault="00422566" w:rsidP="00106DBB">
            <w:pPr>
              <w:tabs>
                <w:tab w:val="left" w:pos="567"/>
              </w:tabs>
              <w:spacing w:after="0"/>
              <w:rPr>
                <w:rFonts w:ascii="Arial" w:hAnsi="Arial" w:cs="Arial"/>
                <w:b/>
              </w:rPr>
            </w:pPr>
            <w:r w:rsidRPr="008836AC">
              <w:rPr>
                <w:rFonts w:ascii="Arial" w:hAnsi="Arial" w:cs="Arial"/>
                <w:b/>
              </w:rPr>
              <w:t>Name</w:t>
            </w:r>
          </w:p>
        </w:tc>
        <w:tc>
          <w:tcPr>
            <w:tcW w:w="7489" w:type="dxa"/>
          </w:tcPr>
          <w:p w14:paraId="5110DC2C" w14:textId="77777777" w:rsidR="00422566" w:rsidRPr="008836AC" w:rsidRDefault="00422566" w:rsidP="00106DBB">
            <w:pPr>
              <w:tabs>
                <w:tab w:val="left" w:pos="567"/>
              </w:tabs>
              <w:spacing w:after="0"/>
              <w:rPr>
                <w:rFonts w:ascii="Arial" w:hAnsi="Arial" w:cs="Arial"/>
                <w:lang w:eastAsia="ja-JP"/>
              </w:rPr>
            </w:pPr>
            <w:r>
              <w:rPr>
                <w:rFonts w:ascii="Arial" w:hAnsi="Arial" w:cs="Arial"/>
                <w:lang w:eastAsia="ja-JP"/>
              </w:rPr>
              <w:t>Per Lindell</w:t>
            </w:r>
          </w:p>
        </w:tc>
      </w:tr>
      <w:tr w:rsidR="00422566" w:rsidRPr="008836AC" w14:paraId="6F2A3627" w14:textId="77777777" w:rsidTr="00106DBB">
        <w:tc>
          <w:tcPr>
            <w:tcW w:w="1418" w:type="dxa"/>
            <w:vMerge/>
          </w:tcPr>
          <w:p w14:paraId="0F5DC854" w14:textId="77777777" w:rsidR="00422566" w:rsidRPr="008836AC" w:rsidRDefault="00422566" w:rsidP="00106DBB">
            <w:pPr>
              <w:tabs>
                <w:tab w:val="left" w:pos="567"/>
              </w:tabs>
              <w:rPr>
                <w:rFonts w:ascii="Arial" w:hAnsi="Arial" w:cs="Arial"/>
                <w:b/>
              </w:rPr>
            </w:pPr>
          </w:p>
        </w:tc>
        <w:tc>
          <w:tcPr>
            <w:tcW w:w="1340" w:type="dxa"/>
          </w:tcPr>
          <w:p w14:paraId="1BDB033A" w14:textId="77777777" w:rsidR="00422566" w:rsidRPr="008836AC" w:rsidRDefault="00422566" w:rsidP="00106DBB">
            <w:pPr>
              <w:tabs>
                <w:tab w:val="left" w:pos="567"/>
              </w:tabs>
              <w:spacing w:after="0"/>
              <w:rPr>
                <w:rFonts w:ascii="Arial" w:hAnsi="Arial" w:cs="Arial"/>
                <w:b/>
              </w:rPr>
            </w:pPr>
            <w:r w:rsidRPr="008836AC">
              <w:rPr>
                <w:rFonts w:ascii="Arial" w:hAnsi="Arial" w:cs="Arial"/>
                <w:b/>
              </w:rPr>
              <w:t>Company</w:t>
            </w:r>
          </w:p>
        </w:tc>
        <w:tc>
          <w:tcPr>
            <w:tcW w:w="7489" w:type="dxa"/>
          </w:tcPr>
          <w:p w14:paraId="3C179133" w14:textId="77777777" w:rsidR="00422566" w:rsidRPr="008836AC" w:rsidRDefault="00422566" w:rsidP="00106DBB">
            <w:pPr>
              <w:tabs>
                <w:tab w:val="left" w:pos="567"/>
              </w:tabs>
              <w:spacing w:after="0"/>
              <w:rPr>
                <w:rFonts w:ascii="Arial" w:hAnsi="Arial" w:cs="Arial"/>
                <w:lang w:eastAsia="ja-JP"/>
              </w:rPr>
            </w:pPr>
            <w:r>
              <w:rPr>
                <w:rFonts w:ascii="Arial" w:hAnsi="Arial" w:cs="Arial"/>
                <w:lang w:eastAsia="ja-JP"/>
              </w:rPr>
              <w:t>Ericsson</w:t>
            </w:r>
          </w:p>
        </w:tc>
      </w:tr>
      <w:tr w:rsidR="00422566" w:rsidRPr="008836AC" w14:paraId="5AFA8181" w14:textId="77777777" w:rsidTr="00106DBB">
        <w:tc>
          <w:tcPr>
            <w:tcW w:w="1418" w:type="dxa"/>
            <w:vMerge/>
          </w:tcPr>
          <w:p w14:paraId="416C7433" w14:textId="77777777" w:rsidR="00422566" w:rsidRPr="008836AC" w:rsidRDefault="00422566" w:rsidP="00106DBB">
            <w:pPr>
              <w:tabs>
                <w:tab w:val="left" w:pos="567"/>
              </w:tabs>
              <w:rPr>
                <w:rFonts w:ascii="Arial" w:hAnsi="Arial" w:cs="Arial"/>
                <w:b/>
              </w:rPr>
            </w:pPr>
          </w:p>
        </w:tc>
        <w:tc>
          <w:tcPr>
            <w:tcW w:w="1340" w:type="dxa"/>
          </w:tcPr>
          <w:p w14:paraId="78B29015" w14:textId="77777777" w:rsidR="00422566" w:rsidRPr="008836AC" w:rsidRDefault="00422566" w:rsidP="00106DBB">
            <w:pPr>
              <w:tabs>
                <w:tab w:val="left" w:pos="567"/>
              </w:tabs>
              <w:spacing w:after="0"/>
              <w:rPr>
                <w:rFonts w:ascii="Arial" w:hAnsi="Arial" w:cs="Arial"/>
                <w:b/>
              </w:rPr>
            </w:pPr>
            <w:r w:rsidRPr="008836AC">
              <w:rPr>
                <w:rFonts w:ascii="Arial" w:hAnsi="Arial" w:cs="Arial"/>
                <w:b/>
              </w:rPr>
              <w:t>Email</w:t>
            </w:r>
          </w:p>
        </w:tc>
        <w:tc>
          <w:tcPr>
            <w:tcW w:w="7489" w:type="dxa"/>
          </w:tcPr>
          <w:p w14:paraId="754E615F" w14:textId="77777777" w:rsidR="00422566" w:rsidRPr="008836AC" w:rsidRDefault="00422566" w:rsidP="00106DBB">
            <w:pPr>
              <w:tabs>
                <w:tab w:val="left" w:pos="567"/>
              </w:tabs>
              <w:spacing w:after="0"/>
              <w:rPr>
                <w:rFonts w:ascii="Arial" w:hAnsi="Arial" w:cs="Arial"/>
              </w:rPr>
            </w:pPr>
            <w:r>
              <w:rPr>
                <w:rFonts w:ascii="Arial" w:hAnsi="Arial" w:cs="Arial"/>
              </w:rPr>
              <w:t>per.lindell@ericsson.com</w:t>
            </w:r>
          </w:p>
        </w:tc>
      </w:tr>
    </w:tbl>
    <w:p w14:paraId="574725C7" w14:textId="77777777" w:rsidR="00422566" w:rsidRDefault="00422566" w:rsidP="00422566">
      <w:pPr>
        <w:pBdr>
          <w:bottom w:val="single" w:sz="4" w:space="1" w:color="auto"/>
        </w:pBdr>
        <w:spacing w:after="0"/>
        <w:rPr>
          <w:rFonts w:ascii="Arial" w:hAnsi="Arial" w:cs="Arial"/>
        </w:rPr>
      </w:pPr>
    </w:p>
    <w:bookmarkEnd w:id="0"/>
    <w:p w14:paraId="02AF800E" w14:textId="77777777" w:rsidR="006C4E32" w:rsidRPr="00430FCA" w:rsidRDefault="006C4E32" w:rsidP="006C4E32">
      <w:pPr>
        <w:pBdr>
          <w:bottom w:val="single" w:sz="4" w:space="1" w:color="auto"/>
        </w:pBdr>
        <w:rPr>
          <w:rFonts w:ascii="Arial" w:hAnsi="Arial" w:cs="Arial"/>
        </w:rPr>
      </w:pPr>
    </w:p>
    <w:p w14:paraId="21D0594E"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DF888B8" w14:textId="77777777" w:rsidTr="001A248F">
        <w:trPr>
          <w:jc w:val="center"/>
        </w:trPr>
        <w:tc>
          <w:tcPr>
            <w:tcW w:w="6185" w:type="dxa"/>
            <w:shd w:val="clear" w:color="auto" w:fill="E0E0E0"/>
          </w:tcPr>
          <w:p w14:paraId="50FEC2F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88B95A4" w14:textId="77777777" w:rsidR="00D22398" w:rsidRPr="008836AC" w:rsidRDefault="008F2C05" w:rsidP="00C4666A">
            <w:pPr>
              <w:pStyle w:val="TAL"/>
              <w:jc w:val="center"/>
              <w:rPr>
                <w:color w:val="FF0000"/>
                <w:lang w:eastAsia="ja-JP"/>
              </w:rPr>
            </w:pPr>
            <w:r w:rsidRPr="008F2C05">
              <w:rPr>
                <w:lang w:eastAsia="ja-JP"/>
              </w:rPr>
              <w:t>No</w:t>
            </w:r>
          </w:p>
        </w:tc>
      </w:tr>
    </w:tbl>
    <w:p w14:paraId="42A1FA5F" w14:textId="77777777" w:rsidR="00D22398" w:rsidRDefault="00D22398" w:rsidP="0039390A">
      <w:pPr>
        <w:spacing w:after="0"/>
        <w:rPr>
          <w:rFonts w:ascii="Arial" w:hAnsi="Arial" w:cs="Arial"/>
        </w:rPr>
      </w:pPr>
    </w:p>
    <w:p w14:paraId="5B0EEE5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DA8C05" w14:textId="77777777" w:rsidR="00816B81" w:rsidRPr="00A86AB5" w:rsidRDefault="00C4666A" w:rsidP="00C4666A">
      <w:pPr>
        <w:pStyle w:val="NO"/>
        <w:rPr>
          <w:rFonts w:ascii="Arial" w:hAnsi="Arial" w:cs="Arial"/>
          <w:i/>
        </w:rPr>
      </w:pPr>
      <w:r w:rsidRPr="00A86AB5">
        <w:rPr>
          <w:rFonts w:ascii="Arial" w:hAnsi="Arial" w:cs="Arial"/>
          <w:i/>
        </w:rPr>
        <w:lastRenderedPageBreak/>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93A84C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5052595" w14:textId="77777777" w:rsidR="003B7182" w:rsidRDefault="003B7182" w:rsidP="00C17C6C">
      <w:pPr>
        <w:spacing w:after="0"/>
        <w:rPr>
          <w:rFonts w:ascii="Arial" w:hAnsi="Arial" w:cs="Arial"/>
        </w:rPr>
      </w:pPr>
    </w:p>
    <w:p w14:paraId="317F83B2" w14:textId="77777777" w:rsidR="00011C3B" w:rsidRPr="003B7182" w:rsidRDefault="00011C3B" w:rsidP="00C17C6C">
      <w:pPr>
        <w:spacing w:after="0"/>
        <w:rPr>
          <w:rFonts w:ascii="Arial" w:hAnsi="Arial" w:cs="Arial"/>
        </w:rPr>
      </w:pPr>
    </w:p>
    <w:p w14:paraId="643996D4" w14:textId="77777777" w:rsidR="00251FB6" w:rsidRPr="00170FD0" w:rsidRDefault="00251FB6" w:rsidP="00251FB6">
      <w:pPr>
        <w:pStyle w:val="Heading2"/>
      </w:pPr>
      <w:r>
        <w:t>2.</w:t>
      </w:r>
      <w:r>
        <w:tab/>
        <w:t xml:space="preserve">Detailed progress in RAN WGs since last TSG meeting </w:t>
      </w:r>
      <w:r w:rsidRPr="005A6C96">
        <w:t>(for all involved WGs)</w:t>
      </w:r>
    </w:p>
    <w:p w14:paraId="124EE565" w14:textId="4C0105E8" w:rsidR="00432C06" w:rsidRPr="00251FB6" w:rsidRDefault="00251FB6" w:rsidP="00251FB6">
      <w:pPr>
        <w:pStyle w:val="Heading2"/>
        <w:rPr>
          <w:lang w:eastAsia="ja-JP"/>
        </w:rPr>
      </w:pPr>
      <w:r>
        <w:rPr>
          <w:lang w:eastAsia="ja-JP"/>
        </w:rPr>
        <w:t>2.1</w:t>
      </w:r>
      <w:r>
        <w:rPr>
          <w:lang w:eastAsia="ja-JP"/>
        </w:rPr>
        <w:tab/>
      </w:r>
      <w:r>
        <w:rPr>
          <w:rFonts w:hint="eastAsia"/>
          <w:lang w:eastAsia="ja-JP"/>
        </w:rPr>
        <w:t>RAN</w:t>
      </w:r>
      <w:r>
        <w:rPr>
          <w:lang w:eastAsia="ja-JP"/>
        </w:rPr>
        <w:t>4</w:t>
      </w:r>
    </w:p>
    <w:tbl>
      <w:tblPr>
        <w:tblW w:w="15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3"/>
        <w:gridCol w:w="1054"/>
        <w:gridCol w:w="2835"/>
        <w:gridCol w:w="2551"/>
        <w:gridCol w:w="993"/>
        <w:gridCol w:w="1134"/>
        <w:gridCol w:w="2835"/>
      </w:tblGrid>
      <w:tr w:rsidR="00432C06" w14:paraId="7EBF8D02" w14:textId="77777777" w:rsidTr="007156E0">
        <w:trPr>
          <w:cantSplit/>
        </w:trPr>
        <w:tc>
          <w:tcPr>
            <w:tcW w:w="3793" w:type="dxa"/>
            <w:tcBorders>
              <w:top w:val="single" w:sz="4" w:space="0" w:color="auto"/>
              <w:left w:val="single" w:sz="4" w:space="0" w:color="auto"/>
              <w:bottom w:val="single" w:sz="4" w:space="0" w:color="auto"/>
              <w:right w:val="single" w:sz="4" w:space="0" w:color="auto"/>
            </w:tcBorders>
            <w:hideMark/>
          </w:tcPr>
          <w:p w14:paraId="77C30CA2" w14:textId="77777777" w:rsidR="00432C06" w:rsidRDefault="00432C06">
            <w:pPr>
              <w:pStyle w:val="TAL"/>
            </w:pPr>
            <w:r>
              <w:t>CA combination</w:t>
            </w:r>
          </w:p>
        </w:tc>
        <w:tc>
          <w:tcPr>
            <w:tcW w:w="1054" w:type="dxa"/>
            <w:tcBorders>
              <w:top w:val="single" w:sz="4" w:space="0" w:color="auto"/>
              <w:left w:val="single" w:sz="4" w:space="0" w:color="auto"/>
              <w:bottom w:val="single" w:sz="4" w:space="0" w:color="auto"/>
              <w:right w:val="single" w:sz="4" w:space="0" w:color="auto"/>
            </w:tcBorders>
            <w:hideMark/>
          </w:tcPr>
          <w:p w14:paraId="10C8A4DB" w14:textId="77777777" w:rsidR="00432C06" w:rsidRDefault="00432C06">
            <w:pPr>
              <w:pStyle w:val="TAL"/>
            </w:pPr>
            <w:r>
              <w:t>REL-</w:t>
            </w:r>
            <w:proofErr w:type="spellStart"/>
            <w:r>
              <w:t>indep</w:t>
            </w:r>
            <w:proofErr w:type="spellEnd"/>
            <w:r>
              <w:t>.</w:t>
            </w:r>
          </w:p>
          <w:p w14:paraId="7C691EBA" w14:textId="77777777" w:rsidR="00432C06" w:rsidRDefault="00432C06">
            <w:pPr>
              <w:pStyle w:val="TAL"/>
            </w:pPr>
            <w:r>
              <w:t>from</w:t>
            </w:r>
          </w:p>
        </w:tc>
        <w:tc>
          <w:tcPr>
            <w:tcW w:w="2835" w:type="dxa"/>
            <w:tcBorders>
              <w:top w:val="single" w:sz="4" w:space="0" w:color="auto"/>
              <w:left w:val="single" w:sz="4" w:space="0" w:color="auto"/>
              <w:bottom w:val="single" w:sz="4" w:space="0" w:color="auto"/>
              <w:right w:val="single" w:sz="4" w:space="0" w:color="auto"/>
            </w:tcBorders>
            <w:hideMark/>
          </w:tcPr>
          <w:p w14:paraId="67CCB61C" w14:textId="77777777" w:rsidR="00432C06" w:rsidRDefault="00432C06">
            <w:pPr>
              <w:pStyle w:val="TAL"/>
            </w:pPr>
            <w:r>
              <w:t>contact</w:t>
            </w:r>
          </w:p>
          <w:p w14:paraId="337349C8" w14:textId="77777777" w:rsidR="00432C06" w:rsidRDefault="00432C06">
            <w:pPr>
              <w:pStyle w:val="TAL"/>
            </w:pPr>
            <w:r>
              <w:t>name, company</w:t>
            </w:r>
          </w:p>
        </w:tc>
        <w:tc>
          <w:tcPr>
            <w:tcW w:w="2551" w:type="dxa"/>
            <w:tcBorders>
              <w:top w:val="single" w:sz="4" w:space="0" w:color="auto"/>
              <w:left w:val="single" w:sz="4" w:space="0" w:color="auto"/>
              <w:bottom w:val="single" w:sz="4" w:space="0" w:color="auto"/>
              <w:right w:val="single" w:sz="4" w:space="0" w:color="auto"/>
            </w:tcBorders>
            <w:hideMark/>
          </w:tcPr>
          <w:p w14:paraId="68E24FED" w14:textId="77777777" w:rsidR="00432C06" w:rsidRDefault="00432C06">
            <w:pPr>
              <w:pStyle w:val="TAL"/>
            </w:pPr>
            <w:r>
              <w:t>CRs provided to RAN</w:t>
            </w:r>
          </w:p>
          <w:p w14:paraId="4D2121DF" w14:textId="77777777" w:rsidR="00432C06" w:rsidRDefault="00432C06">
            <w:pPr>
              <w:pStyle w:val="TAL"/>
            </w:pPr>
            <w:r>
              <w:t xml:space="preserve">spec: RAN4 </w:t>
            </w:r>
            <w:proofErr w:type="spellStart"/>
            <w:r>
              <w:t>Tdoc</w:t>
            </w:r>
            <w:proofErr w:type="spellEnd"/>
          </w:p>
          <w:p w14:paraId="0B1D3BA3" w14:textId="77777777" w:rsidR="00432C06" w:rsidRDefault="00432C06">
            <w:pPr>
              <w:pStyle w:val="TAL"/>
            </w:pPr>
            <w:r>
              <w:t>(list all specs and the TR input)</w:t>
            </w:r>
          </w:p>
        </w:tc>
        <w:tc>
          <w:tcPr>
            <w:tcW w:w="993" w:type="dxa"/>
            <w:tcBorders>
              <w:top w:val="single" w:sz="4" w:space="0" w:color="auto"/>
              <w:left w:val="single" w:sz="4" w:space="0" w:color="auto"/>
              <w:bottom w:val="single" w:sz="4" w:space="0" w:color="auto"/>
              <w:right w:val="single" w:sz="4" w:space="0" w:color="auto"/>
            </w:tcBorders>
            <w:hideMark/>
          </w:tcPr>
          <w:p w14:paraId="7B858499" w14:textId="77777777" w:rsidR="00432C06" w:rsidRDefault="00432C06">
            <w:pPr>
              <w:pStyle w:val="TAL"/>
            </w:pPr>
            <w:r>
              <w:t>Core part</w:t>
            </w:r>
          </w:p>
          <w:p w14:paraId="4C3CDE1D" w14:textId="77777777" w:rsidR="00432C06" w:rsidRDefault="00432C06">
            <w:pPr>
              <w:pStyle w:val="TAL"/>
            </w:pPr>
            <w:r>
              <w:t>completed?</w:t>
            </w:r>
          </w:p>
          <w:p w14:paraId="5621D42D" w14:textId="77777777" w:rsidR="00432C06" w:rsidRDefault="00432C06">
            <w:pPr>
              <w:pStyle w:val="TAL"/>
            </w:pPr>
            <w:r>
              <w:t>yes/no</w:t>
            </w:r>
          </w:p>
        </w:tc>
        <w:tc>
          <w:tcPr>
            <w:tcW w:w="1134" w:type="dxa"/>
            <w:tcBorders>
              <w:top w:val="single" w:sz="4" w:space="0" w:color="auto"/>
              <w:left w:val="single" w:sz="4" w:space="0" w:color="auto"/>
              <w:bottom w:val="single" w:sz="4" w:space="0" w:color="auto"/>
              <w:right w:val="single" w:sz="4" w:space="0" w:color="auto"/>
            </w:tcBorders>
            <w:hideMark/>
          </w:tcPr>
          <w:p w14:paraId="6AD5B3C9" w14:textId="77777777" w:rsidR="00432C06" w:rsidRDefault="00432C06">
            <w:pPr>
              <w:pStyle w:val="TAL"/>
            </w:pPr>
            <w:r>
              <w:t>Perf. part</w:t>
            </w:r>
          </w:p>
          <w:p w14:paraId="235F2660" w14:textId="77777777" w:rsidR="00432C06" w:rsidRDefault="00432C06">
            <w:pPr>
              <w:pStyle w:val="TAL"/>
            </w:pPr>
            <w:r>
              <w:t>completed?</w:t>
            </w:r>
          </w:p>
          <w:p w14:paraId="144FEA33" w14:textId="77777777" w:rsidR="00432C06" w:rsidRDefault="00432C06">
            <w:pPr>
              <w:pStyle w:val="TAL"/>
            </w:pPr>
            <w:r>
              <w:t>yes/no</w:t>
            </w:r>
          </w:p>
        </w:tc>
        <w:tc>
          <w:tcPr>
            <w:tcW w:w="2835" w:type="dxa"/>
            <w:tcBorders>
              <w:top w:val="single" w:sz="4" w:space="0" w:color="auto"/>
              <w:left w:val="single" w:sz="4" w:space="0" w:color="auto"/>
              <w:bottom w:val="single" w:sz="4" w:space="0" w:color="auto"/>
              <w:right w:val="single" w:sz="4" w:space="0" w:color="auto"/>
            </w:tcBorders>
            <w:hideMark/>
          </w:tcPr>
          <w:p w14:paraId="58D85847" w14:textId="77777777" w:rsidR="00432C06" w:rsidRDefault="00432C06">
            <w:pPr>
              <w:pStyle w:val="TAL"/>
            </w:pPr>
            <w:r>
              <w:t>open issues/comments</w:t>
            </w:r>
          </w:p>
        </w:tc>
      </w:tr>
      <w:tr w:rsidR="005B68EC" w:rsidRPr="00432C06" w14:paraId="66A95EB7"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D43075" w14:textId="52B80B2B" w:rsidR="005B68EC" w:rsidRPr="0079359E" w:rsidRDefault="005B68EC" w:rsidP="0079359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1B53D03F" w14:textId="799155D9" w:rsidR="005B68EC" w:rsidRPr="0079359E" w:rsidRDefault="005B68EC" w:rsidP="0079359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968CF42" w14:textId="57975A58" w:rsidR="005B68EC" w:rsidRPr="0079359E" w:rsidRDefault="005B68EC" w:rsidP="0079359E">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668A969C" w14:textId="77777777" w:rsidR="005B68EC" w:rsidRDefault="006C07F1" w:rsidP="005B68EC">
            <w:pPr>
              <w:pStyle w:val="TAL"/>
              <w:rPr>
                <w:rFonts w:cs="Arial"/>
                <w:sz w:val="16"/>
                <w:szCs w:val="16"/>
                <w:lang w:eastAsia="ja-JP"/>
              </w:rPr>
            </w:pPr>
            <w:r>
              <w:rPr>
                <w:rFonts w:cs="Arial"/>
                <w:sz w:val="16"/>
                <w:szCs w:val="16"/>
                <w:lang w:eastAsia="ja-JP"/>
              </w:rPr>
              <w:t xml:space="preserve">37.716-31-11: </w:t>
            </w:r>
            <w:r w:rsidRPr="006C07F1">
              <w:rPr>
                <w:rFonts w:cs="Arial"/>
                <w:sz w:val="16"/>
                <w:szCs w:val="16"/>
                <w:lang w:eastAsia="ja-JP"/>
              </w:rPr>
              <w:t>R4-1812624</w:t>
            </w:r>
          </w:p>
          <w:p w14:paraId="44E41707" w14:textId="14CBC344" w:rsidR="006D100C" w:rsidRPr="006D100C" w:rsidRDefault="000D2C53" w:rsidP="005B68EC">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D5451B7" w14:textId="10CA7E1F" w:rsidR="005B68EC" w:rsidRDefault="00790C69" w:rsidP="005B68EC">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6CFC215" w14:textId="2D7A5669" w:rsidR="005B68EC" w:rsidRDefault="003D2B62" w:rsidP="005B68EC">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5568FD" w14:textId="26E78567" w:rsidR="005B68EC" w:rsidRDefault="00414B1E" w:rsidP="005B68EC">
            <w:pPr>
              <w:pStyle w:val="TAL"/>
              <w:rPr>
                <w:rFonts w:cs="Arial"/>
                <w:sz w:val="16"/>
                <w:szCs w:val="16"/>
                <w:lang w:eastAsia="ja-JP"/>
              </w:rPr>
            </w:pPr>
            <w:r>
              <w:rPr>
                <w:rFonts w:cs="Arial"/>
                <w:sz w:val="16"/>
                <w:szCs w:val="16"/>
                <w:lang w:eastAsia="ja-JP"/>
              </w:rPr>
              <w:t>Completed at RAN #82</w:t>
            </w:r>
          </w:p>
        </w:tc>
      </w:tr>
      <w:tr w:rsidR="003D2B62" w:rsidRPr="00432C06" w14:paraId="7C851ED6"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B8F03EA" w14:textId="19FD050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48960DAF" w14:textId="1AB7DA1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F97DF12" w14:textId="1A37067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227A6ACA"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6C07F1">
              <w:rPr>
                <w:rFonts w:cs="Arial"/>
                <w:sz w:val="16"/>
                <w:szCs w:val="16"/>
                <w:lang w:eastAsia="ja-JP"/>
              </w:rPr>
              <w:t>R4-1812624</w:t>
            </w:r>
          </w:p>
          <w:p w14:paraId="40558FFA" w14:textId="1B09C489" w:rsidR="003D2B62" w:rsidRPr="006D100C"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D814CE1" w14:textId="07DBD29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6F0C29" w14:textId="09A6AF91"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32521E" w14:textId="5B37272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0562BCD"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412431" w14:textId="24DB16D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541667BB" w14:textId="0408E96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A965B8E" w14:textId="64EE514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6703ED09"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6C07F1">
              <w:rPr>
                <w:rFonts w:cs="Arial"/>
                <w:sz w:val="16"/>
                <w:szCs w:val="16"/>
                <w:lang w:eastAsia="ja-JP"/>
              </w:rPr>
              <w:t>R4-1812624</w:t>
            </w:r>
          </w:p>
          <w:p w14:paraId="754342A1" w14:textId="15546701" w:rsidR="003D2B62" w:rsidRPr="006D100C"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06017FF" w14:textId="0443D41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1854EB3" w14:textId="4603D1F6"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292AA8" w14:textId="07140FB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AB5ADD8"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4117938" w14:textId="06DB1F2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5D6456B3" w14:textId="1F479D7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D5EE685" w14:textId="196FFCA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27AB4AE5"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1810122</w:t>
            </w:r>
          </w:p>
          <w:p w14:paraId="6CBE5FD2" w14:textId="412F68D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E6EDD85" w14:textId="1126CC6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351640" w14:textId="17E7C7ED"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5A37469" w14:textId="6C7947B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5D126DD"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1EEB360" w14:textId="23CCCD0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2D644477" w14:textId="02E1FF6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AA353DB" w14:textId="330FC9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4A5058FF"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1810122</w:t>
            </w:r>
          </w:p>
          <w:p w14:paraId="66D4F576" w14:textId="5D764CA5" w:rsidR="003D2B62" w:rsidRPr="006C07F1"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2D9A848" w14:textId="66BDFA3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1981A9" w14:textId="02BF3029"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901061" w14:textId="39EEE69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DA9C64B"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3046AC8" w14:textId="552917E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41</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2B813C12" w14:textId="24866E3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7EA47F9" w14:textId="543E9BB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61C01182"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1810122</w:t>
            </w:r>
          </w:p>
          <w:p w14:paraId="11D7CF3C" w14:textId="7C01EAE3" w:rsidR="003D2B62" w:rsidRPr="006C07F1"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F35F7FB" w14:textId="07E3A3F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772116" w14:textId="5B793738"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3D3F15" w14:textId="2DAD72B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CF74BF5"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ED33EDB" w14:textId="7629D07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691F48D9" w14:textId="3D2E621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03A9F3F" w14:textId="377684B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02D41DA8"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6C07F1">
              <w:rPr>
                <w:rFonts w:cs="Arial"/>
                <w:sz w:val="16"/>
                <w:szCs w:val="16"/>
                <w:lang w:eastAsia="ja-JP"/>
              </w:rPr>
              <w:t>R4-1812621</w:t>
            </w:r>
          </w:p>
          <w:p w14:paraId="13FC1BBE" w14:textId="539F99A9" w:rsidR="003D2B62" w:rsidRPr="006C07F1"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9C0F235" w14:textId="69A16C4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18BF36" w14:textId="745BB400"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6C39EE" w14:textId="4DC4018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A16B5D6"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A82613" w14:textId="444AA9A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53C9890F" w14:textId="7F5B86D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59BDC56" w14:textId="7550ED2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0A11092F"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6C07F1">
              <w:rPr>
                <w:rFonts w:cs="Arial"/>
                <w:sz w:val="16"/>
                <w:szCs w:val="16"/>
                <w:lang w:eastAsia="ja-JP"/>
              </w:rPr>
              <w:t>R4-1812621</w:t>
            </w:r>
          </w:p>
          <w:p w14:paraId="7760D1EA" w14:textId="45FD486F" w:rsidR="003D2B62" w:rsidRPr="006C07F1"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861F5D1" w14:textId="5588CB8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1203DD9" w14:textId="3490203B"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F18F64" w14:textId="627EF4C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DDFB37A"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4EF0DB6" w14:textId="69F524D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41</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71EDD907" w14:textId="7C92231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ABE08C" w14:textId="0D58256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1116EEF1"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6C07F1">
              <w:rPr>
                <w:rFonts w:cs="Arial"/>
                <w:sz w:val="16"/>
                <w:szCs w:val="16"/>
                <w:lang w:eastAsia="ja-JP"/>
              </w:rPr>
              <w:t>R4-1812621</w:t>
            </w:r>
          </w:p>
          <w:p w14:paraId="78D23033" w14:textId="7FF4686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2901076" w14:textId="492DE34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D44320" w14:textId="3552CFC3"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200EAB" w14:textId="4A50719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D7AAF63"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1089A4C" w14:textId="06A7194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32141A8B" w14:textId="5382322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84B2488" w14:textId="44CAEF3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268C3D73" w14:textId="77777777" w:rsidR="003D2B62" w:rsidRDefault="003D2B62" w:rsidP="003D2B62">
            <w:pPr>
              <w:pStyle w:val="TAL"/>
              <w:rPr>
                <w:rFonts w:cs="Arial"/>
                <w:sz w:val="16"/>
                <w:szCs w:val="16"/>
                <w:lang w:eastAsia="ja-JP"/>
              </w:rPr>
            </w:pPr>
            <w:r>
              <w:rPr>
                <w:rFonts w:cs="Arial"/>
                <w:sz w:val="16"/>
                <w:szCs w:val="16"/>
                <w:lang w:eastAsia="ja-JP"/>
              </w:rPr>
              <w:t>37.716-31-11: R4-1812622</w:t>
            </w:r>
          </w:p>
          <w:p w14:paraId="05C54DAD" w14:textId="1ACBEDE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D419845" w14:textId="4B58449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7B98A2" w14:textId="2604E326"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9B6B93" w14:textId="40A68F6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E98F165"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DB7DCB" w14:textId="6C71666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6975D53F" w14:textId="5571D4B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882BF81" w14:textId="0AFAF20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530A5FE0" w14:textId="77777777" w:rsidR="003D2B62" w:rsidRDefault="003D2B62" w:rsidP="003D2B62">
            <w:pPr>
              <w:pStyle w:val="TAL"/>
              <w:rPr>
                <w:rFonts w:cs="Arial"/>
                <w:sz w:val="16"/>
                <w:szCs w:val="16"/>
                <w:lang w:eastAsia="ja-JP"/>
              </w:rPr>
            </w:pPr>
            <w:r>
              <w:rPr>
                <w:rFonts w:cs="Arial"/>
                <w:sz w:val="16"/>
                <w:szCs w:val="16"/>
                <w:lang w:eastAsia="ja-JP"/>
              </w:rPr>
              <w:t>37.716-31-11: R4-1812622</w:t>
            </w:r>
          </w:p>
          <w:p w14:paraId="7AF9AE19" w14:textId="4E42719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798E70C" w14:textId="645D1E8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FE49BD7" w14:textId="018FE109"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03B50D6" w14:textId="3C01242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8FFE5A8"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CBA189" w14:textId="3C1A57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41</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5300DEC2" w14:textId="59AC805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6E9815" w14:textId="49C4172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1BB6BEAC" w14:textId="77777777" w:rsidR="003D2B62" w:rsidRDefault="003D2B62" w:rsidP="003D2B62">
            <w:pPr>
              <w:pStyle w:val="TAL"/>
              <w:rPr>
                <w:rFonts w:cs="Arial"/>
                <w:sz w:val="16"/>
                <w:szCs w:val="16"/>
                <w:lang w:eastAsia="ja-JP"/>
              </w:rPr>
            </w:pPr>
            <w:r>
              <w:rPr>
                <w:rFonts w:cs="Arial"/>
                <w:sz w:val="16"/>
                <w:szCs w:val="16"/>
                <w:lang w:eastAsia="ja-JP"/>
              </w:rPr>
              <w:t>37.716-31-11: R4-1812622</w:t>
            </w:r>
          </w:p>
          <w:p w14:paraId="24CD5524" w14:textId="1D620726"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448150D" w14:textId="263E8EE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5C7ECC" w14:textId="55C1C5D6"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3792150" w14:textId="2C74A58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40D4168"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88FF735" w14:textId="4B9306C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DC_1A-8A-20A_n78A</w:t>
            </w:r>
          </w:p>
        </w:tc>
        <w:tc>
          <w:tcPr>
            <w:tcW w:w="1054" w:type="dxa"/>
            <w:tcBorders>
              <w:top w:val="single" w:sz="4" w:space="0" w:color="auto"/>
              <w:left w:val="single" w:sz="4" w:space="0" w:color="auto"/>
              <w:bottom w:val="single" w:sz="4" w:space="0" w:color="auto"/>
              <w:right w:val="single" w:sz="4" w:space="0" w:color="auto"/>
            </w:tcBorders>
          </w:tcPr>
          <w:p w14:paraId="460BB3A6" w14:textId="6277CB8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9F7C9D6" w14:textId="28C7953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Alper Ucar, Vodafone</w:t>
            </w:r>
          </w:p>
        </w:tc>
        <w:tc>
          <w:tcPr>
            <w:tcW w:w="2551" w:type="dxa"/>
            <w:tcBorders>
              <w:top w:val="single" w:sz="4" w:space="0" w:color="auto"/>
              <w:left w:val="single" w:sz="4" w:space="0" w:color="auto"/>
              <w:bottom w:val="single" w:sz="4" w:space="0" w:color="auto"/>
              <w:right w:val="single" w:sz="4" w:space="0" w:color="auto"/>
            </w:tcBorders>
          </w:tcPr>
          <w:p w14:paraId="1DF6C5A0"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4F25C0">
              <w:rPr>
                <w:rFonts w:cs="Arial"/>
                <w:sz w:val="16"/>
                <w:szCs w:val="16"/>
                <w:lang w:eastAsia="ja-JP"/>
              </w:rPr>
              <w:t>R4-1813123</w:t>
            </w:r>
          </w:p>
          <w:p w14:paraId="4206EB1D" w14:textId="5684E4B7"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E767F3E" w14:textId="43C7612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2FC40D8" w14:textId="062E67C8"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5077B5" w14:textId="5B7520A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70A165C"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B14693" w14:textId="6908A04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DC_3A-8A-20A_n78A</w:t>
            </w:r>
          </w:p>
        </w:tc>
        <w:tc>
          <w:tcPr>
            <w:tcW w:w="1054" w:type="dxa"/>
            <w:tcBorders>
              <w:top w:val="single" w:sz="4" w:space="0" w:color="auto"/>
              <w:left w:val="single" w:sz="4" w:space="0" w:color="auto"/>
              <w:bottom w:val="single" w:sz="4" w:space="0" w:color="auto"/>
              <w:right w:val="single" w:sz="4" w:space="0" w:color="auto"/>
            </w:tcBorders>
          </w:tcPr>
          <w:p w14:paraId="79ED3C95" w14:textId="0AF9FAB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D3A0F66" w14:textId="331340E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Alper Ucar, Vodafone</w:t>
            </w:r>
          </w:p>
        </w:tc>
        <w:tc>
          <w:tcPr>
            <w:tcW w:w="2551" w:type="dxa"/>
            <w:tcBorders>
              <w:top w:val="single" w:sz="4" w:space="0" w:color="auto"/>
              <w:left w:val="single" w:sz="4" w:space="0" w:color="auto"/>
              <w:bottom w:val="single" w:sz="4" w:space="0" w:color="auto"/>
              <w:right w:val="single" w:sz="4" w:space="0" w:color="auto"/>
            </w:tcBorders>
          </w:tcPr>
          <w:p w14:paraId="1E38FEDF"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4F25C0">
              <w:rPr>
                <w:rFonts w:cs="Arial"/>
                <w:sz w:val="16"/>
                <w:szCs w:val="16"/>
                <w:lang w:eastAsia="ja-JP"/>
              </w:rPr>
              <w:t>R4-1813150</w:t>
            </w:r>
          </w:p>
          <w:p w14:paraId="576D8BDA" w14:textId="1A3F6829"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09B1532" w14:textId="48602B7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88E153" w14:textId="47126850"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3915E7" w14:textId="6F575CE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FB05E41"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6C833D" w14:textId="2C1CD7A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w:t>
            </w:r>
            <w:r w:rsidRPr="0079359E">
              <w:rPr>
                <w:rFonts w:ascii="Arial" w:eastAsia="Malgun Gothic" w:hAnsi="Arial" w:cs="Arial" w:hint="eastAsia"/>
                <w:sz w:val="16"/>
                <w:szCs w:val="16"/>
                <w:lang w:eastAsia="ko-KR"/>
              </w:rPr>
              <w:t>3A-41A</w:t>
            </w:r>
            <w:r w:rsidRPr="0079359E">
              <w:rPr>
                <w:rFonts w:ascii="Arial" w:eastAsia="Malgun Gothic" w:hAnsi="Arial" w:cs="Arial"/>
                <w:sz w:val="16"/>
                <w:szCs w:val="16"/>
                <w:lang w:eastAsia="ko-KR"/>
              </w:rPr>
              <w:t>_n77A</w:t>
            </w:r>
          </w:p>
        </w:tc>
        <w:tc>
          <w:tcPr>
            <w:tcW w:w="1054" w:type="dxa"/>
            <w:tcBorders>
              <w:top w:val="single" w:sz="4" w:space="0" w:color="auto"/>
              <w:left w:val="single" w:sz="4" w:space="0" w:color="auto"/>
              <w:bottom w:val="single" w:sz="4" w:space="0" w:color="auto"/>
              <w:right w:val="single" w:sz="4" w:space="0" w:color="auto"/>
            </w:tcBorders>
          </w:tcPr>
          <w:p w14:paraId="62F389E8" w14:textId="698AEF9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3FE85D0" w14:textId="6DE482C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8512AC4"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Pr>
                <w:rFonts w:cs="Arial"/>
                <w:sz w:val="16"/>
                <w:szCs w:val="16"/>
                <w:lang w:eastAsia="ja-JP"/>
              </w:rPr>
              <w:t>R4-</w:t>
            </w:r>
            <w:r w:rsidRPr="008C0462">
              <w:rPr>
                <w:rFonts w:cs="Arial"/>
                <w:sz w:val="16"/>
                <w:szCs w:val="16"/>
                <w:lang w:eastAsia="ja-JP"/>
              </w:rPr>
              <w:t>1810120</w:t>
            </w:r>
          </w:p>
          <w:p w14:paraId="4660520E" w14:textId="43EFA784"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838C696" w14:textId="1FC629C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277116" w14:textId="2003CC48"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52A37ED" w14:textId="2BB9DC3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9BE5C49"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6A5771D" w14:textId="36E7246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w:t>
            </w:r>
            <w:r w:rsidRPr="0079359E">
              <w:rPr>
                <w:rFonts w:ascii="Arial" w:eastAsia="Malgun Gothic" w:hAnsi="Arial" w:cs="Arial" w:hint="eastAsia"/>
                <w:sz w:val="16"/>
                <w:szCs w:val="16"/>
                <w:lang w:eastAsia="ko-KR"/>
              </w:rPr>
              <w:t>3A-41A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8</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54D7608F" w14:textId="5C6B582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5A043A9" w14:textId="2C1ECA6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6D96F35"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1810121</w:t>
            </w:r>
          </w:p>
          <w:p w14:paraId="505091F2" w14:textId="2BA04216"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DFBCBCD" w14:textId="6D11E0E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C65DF9" w14:textId="76457CC5"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81005E0" w14:textId="2306782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DFD57B3"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F695DE0" w14:textId="4B1A20C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w:t>
            </w:r>
            <w:r w:rsidRPr="0079359E">
              <w:rPr>
                <w:rFonts w:ascii="Arial" w:eastAsia="Malgun Gothic" w:hAnsi="Arial" w:cs="Arial" w:hint="eastAsia"/>
                <w:sz w:val="16"/>
                <w:szCs w:val="16"/>
                <w:lang w:eastAsia="ko-KR"/>
              </w:rPr>
              <w:t>3A-41A</w:t>
            </w:r>
            <w:r w:rsidRPr="0079359E">
              <w:rPr>
                <w:rFonts w:ascii="Arial" w:eastAsia="Malgun Gothic" w:hAnsi="Arial" w:cs="Arial"/>
                <w:sz w:val="16"/>
                <w:szCs w:val="16"/>
                <w:lang w:eastAsia="ko-KR"/>
              </w:rPr>
              <w:t>_n79A</w:t>
            </w:r>
          </w:p>
        </w:tc>
        <w:tc>
          <w:tcPr>
            <w:tcW w:w="1054" w:type="dxa"/>
            <w:tcBorders>
              <w:top w:val="single" w:sz="4" w:space="0" w:color="auto"/>
              <w:left w:val="single" w:sz="4" w:space="0" w:color="auto"/>
              <w:bottom w:val="single" w:sz="4" w:space="0" w:color="auto"/>
              <w:right w:val="single" w:sz="4" w:space="0" w:color="auto"/>
            </w:tcBorders>
          </w:tcPr>
          <w:p w14:paraId="5843181D" w14:textId="446764D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010427" w14:textId="4ED5019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B1E8D6E"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1810122</w:t>
            </w:r>
          </w:p>
          <w:p w14:paraId="3F090A0F" w14:textId="206755FB"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8D3BCA3" w14:textId="5D3A897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DF8953A" w14:textId="7427BEE6"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81AE02" w14:textId="6CC0827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D830A42"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9B080D3" w14:textId="572D7CD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DC_3A-41C-42C_n77A</w:t>
            </w:r>
          </w:p>
        </w:tc>
        <w:tc>
          <w:tcPr>
            <w:tcW w:w="1054" w:type="dxa"/>
            <w:tcBorders>
              <w:top w:val="single" w:sz="4" w:space="0" w:color="auto"/>
              <w:left w:val="single" w:sz="4" w:space="0" w:color="auto"/>
              <w:bottom w:val="single" w:sz="4" w:space="0" w:color="auto"/>
              <w:right w:val="single" w:sz="4" w:space="0" w:color="auto"/>
            </w:tcBorders>
          </w:tcPr>
          <w:p w14:paraId="434AE7DB" w14:textId="071A14B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ADA828" w14:textId="1F446EC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3595A44"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1811427</w:t>
            </w:r>
          </w:p>
          <w:p w14:paraId="4018DA14" w14:textId="1EB09E36"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472F90D" w14:textId="32F4DB8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C91BA7" w14:textId="4FF196D0"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336846C" w14:textId="152F86F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A308997"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6457BC9" w14:textId="031B11B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DC_3A-41C-42C_n78A</w:t>
            </w:r>
          </w:p>
        </w:tc>
        <w:tc>
          <w:tcPr>
            <w:tcW w:w="1054" w:type="dxa"/>
            <w:tcBorders>
              <w:top w:val="single" w:sz="4" w:space="0" w:color="auto"/>
              <w:left w:val="single" w:sz="4" w:space="0" w:color="auto"/>
              <w:bottom w:val="single" w:sz="4" w:space="0" w:color="auto"/>
              <w:right w:val="single" w:sz="4" w:space="0" w:color="auto"/>
            </w:tcBorders>
          </w:tcPr>
          <w:p w14:paraId="62AAB472" w14:textId="408270B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9D95EF1" w14:textId="1A40806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F4AB301"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1811428</w:t>
            </w:r>
          </w:p>
          <w:p w14:paraId="331C221D" w14:textId="6690DD3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9556EDA" w14:textId="3A16A2D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D8A8380" w14:textId="0C508316"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5E3AB55" w14:textId="31728D7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FE0B421"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5EE0913" w14:textId="4A6B349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DC_3A-41C-42C_n79A</w:t>
            </w:r>
          </w:p>
        </w:tc>
        <w:tc>
          <w:tcPr>
            <w:tcW w:w="1054" w:type="dxa"/>
            <w:tcBorders>
              <w:top w:val="single" w:sz="4" w:space="0" w:color="auto"/>
              <w:left w:val="single" w:sz="4" w:space="0" w:color="auto"/>
              <w:bottom w:val="single" w:sz="4" w:space="0" w:color="auto"/>
              <w:right w:val="single" w:sz="4" w:space="0" w:color="auto"/>
            </w:tcBorders>
          </w:tcPr>
          <w:p w14:paraId="47DF2227" w14:textId="0DCEA16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62DFC92" w14:textId="7898FA5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C6E032F"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1811429</w:t>
            </w:r>
          </w:p>
          <w:p w14:paraId="3D3F550A" w14:textId="6A63B7D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1AE3EF8" w14:textId="35C4EEF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B27DDE" w14:textId="2965BA5F"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939C51" w14:textId="41A271C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762338A"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21131D" w14:textId="6D6009A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3A-41C-42A</w:t>
            </w:r>
            <w:r w:rsidRPr="0079359E">
              <w:rPr>
                <w:rFonts w:ascii="Arial" w:eastAsia="Malgun Gothic" w:hAnsi="Arial" w:cs="Arial" w:hint="eastAsia"/>
                <w:sz w:val="16"/>
                <w:szCs w:val="16"/>
                <w:lang w:eastAsia="ko-KR"/>
              </w:rPr>
              <w:t>_n77A</w:t>
            </w:r>
          </w:p>
        </w:tc>
        <w:tc>
          <w:tcPr>
            <w:tcW w:w="1054" w:type="dxa"/>
            <w:tcBorders>
              <w:top w:val="single" w:sz="4" w:space="0" w:color="auto"/>
              <w:left w:val="single" w:sz="4" w:space="0" w:color="auto"/>
              <w:bottom w:val="single" w:sz="4" w:space="0" w:color="auto"/>
              <w:right w:val="single" w:sz="4" w:space="0" w:color="auto"/>
            </w:tcBorders>
          </w:tcPr>
          <w:p w14:paraId="03E6F304" w14:textId="185F215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E058BC3" w14:textId="5B59ABD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A079225"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1811427</w:t>
            </w:r>
          </w:p>
          <w:p w14:paraId="45CF913B" w14:textId="360395A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70352A9" w14:textId="359D35F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86E925" w14:textId="59423785"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AB22C9" w14:textId="226E999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CD7EB67"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018EDB" w14:textId="326EC27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3A-41C-42A</w:t>
            </w:r>
            <w:r w:rsidRPr="0079359E">
              <w:rPr>
                <w:rFonts w:ascii="Arial" w:eastAsia="Malgun Gothic" w:hAnsi="Arial" w:cs="Arial" w:hint="eastAsia"/>
                <w:sz w:val="16"/>
                <w:szCs w:val="16"/>
                <w:lang w:eastAsia="ko-KR"/>
              </w:rPr>
              <w:t>_n78A</w:t>
            </w:r>
          </w:p>
        </w:tc>
        <w:tc>
          <w:tcPr>
            <w:tcW w:w="1054" w:type="dxa"/>
            <w:tcBorders>
              <w:top w:val="single" w:sz="4" w:space="0" w:color="auto"/>
              <w:left w:val="single" w:sz="4" w:space="0" w:color="auto"/>
              <w:bottom w:val="single" w:sz="4" w:space="0" w:color="auto"/>
              <w:right w:val="single" w:sz="4" w:space="0" w:color="auto"/>
            </w:tcBorders>
          </w:tcPr>
          <w:p w14:paraId="28D26EA8" w14:textId="5E27D07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EBE9B1" w14:textId="3781299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A7B3426"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1811428</w:t>
            </w:r>
          </w:p>
          <w:p w14:paraId="1470E9CB" w14:textId="385979B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AC5D6F4" w14:textId="6691926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D4300D" w14:textId="53D94BFD"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1441B4B" w14:textId="37DD1C9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2344905" w14:textId="77777777" w:rsidTr="004F25C0">
        <w:trPr>
          <w:cantSplit/>
          <w:trHeight w:val="70"/>
        </w:trPr>
        <w:tc>
          <w:tcPr>
            <w:tcW w:w="3793" w:type="dxa"/>
            <w:tcBorders>
              <w:top w:val="single" w:sz="4" w:space="0" w:color="auto"/>
              <w:left w:val="single" w:sz="4" w:space="0" w:color="auto"/>
              <w:bottom w:val="single" w:sz="4" w:space="0" w:color="auto"/>
              <w:right w:val="single" w:sz="4" w:space="0" w:color="auto"/>
            </w:tcBorders>
          </w:tcPr>
          <w:p w14:paraId="00E11FFE" w14:textId="1AE20B6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3A-41C-42A</w:t>
            </w:r>
            <w:r w:rsidRPr="0079359E">
              <w:rPr>
                <w:rFonts w:ascii="Arial" w:eastAsia="Malgun Gothic" w:hAnsi="Arial" w:cs="Arial" w:hint="eastAsia"/>
                <w:sz w:val="16"/>
                <w:szCs w:val="16"/>
                <w:lang w:eastAsia="ko-KR"/>
              </w:rPr>
              <w:t>_n79A</w:t>
            </w:r>
          </w:p>
        </w:tc>
        <w:tc>
          <w:tcPr>
            <w:tcW w:w="1054" w:type="dxa"/>
            <w:tcBorders>
              <w:top w:val="single" w:sz="4" w:space="0" w:color="auto"/>
              <w:left w:val="single" w:sz="4" w:space="0" w:color="auto"/>
              <w:bottom w:val="single" w:sz="4" w:space="0" w:color="auto"/>
              <w:right w:val="single" w:sz="4" w:space="0" w:color="auto"/>
            </w:tcBorders>
          </w:tcPr>
          <w:p w14:paraId="5794F776" w14:textId="6CDC317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8E65FCF" w14:textId="196BB2C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B25BB53"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1811429</w:t>
            </w:r>
          </w:p>
          <w:p w14:paraId="08F64365" w14:textId="2DBB48E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A844032" w14:textId="0568996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E9FBB71" w14:textId="3C50B3E1"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E6D2DE" w14:textId="4BF796D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63F2611"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FAAF8A4" w14:textId="2FA42D3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C_n77A</w:t>
            </w:r>
          </w:p>
        </w:tc>
        <w:tc>
          <w:tcPr>
            <w:tcW w:w="1054" w:type="dxa"/>
            <w:tcBorders>
              <w:top w:val="single" w:sz="4" w:space="0" w:color="auto"/>
              <w:left w:val="single" w:sz="4" w:space="0" w:color="auto"/>
              <w:bottom w:val="single" w:sz="4" w:space="0" w:color="auto"/>
              <w:right w:val="single" w:sz="4" w:space="0" w:color="auto"/>
            </w:tcBorders>
          </w:tcPr>
          <w:p w14:paraId="7D116F63" w14:textId="4866BAE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0EB1191" w14:textId="1888803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3F5C4D0"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1811427</w:t>
            </w:r>
          </w:p>
          <w:p w14:paraId="750DB107" w14:textId="0B68750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94D5314" w14:textId="31D7B5B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78F1B9" w14:textId="6142557F"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8DDF650" w14:textId="6560CBD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91DB3EB"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D7BC10" w14:textId="538BEBD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C_n78A</w:t>
            </w:r>
          </w:p>
        </w:tc>
        <w:tc>
          <w:tcPr>
            <w:tcW w:w="1054" w:type="dxa"/>
            <w:tcBorders>
              <w:top w:val="single" w:sz="4" w:space="0" w:color="auto"/>
              <w:left w:val="single" w:sz="4" w:space="0" w:color="auto"/>
              <w:bottom w:val="single" w:sz="4" w:space="0" w:color="auto"/>
              <w:right w:val="single" w:sz="4" w:space="0" w:color="auto"/>
            </w:tcBorders>
          </w:tcPr>
          <w:p w14:paraId="05565961" w14:textId="39E3EDD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CAF8E1E" w14:textId="79DDF8B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6D47787"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1811428</w:t>
            </w:r>
          </w:p>
          <w:p w14:paraId="55EBF15C" w14:textId="4F968EB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79735CE" w14:textId="00B092E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F80271" w14:textId="74306966"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B828463" w14:textId="35275E3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624B36E"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02EE968" w14:textId="39045F8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C_n79A</w:t>
            </w:r>
          </w:p>
        </w:tc>
        <w:tc>
          <w:tcPr>
            <w:tcW w:w="1054" w:type="dxa"/>
            <w:tcBorders>
              <w:top w:val="single" w:sz="4" w:space="0" w:color="auto"/>
              <w:left w:val="single" w:sz="4" w:space="0" w:color="auto"/>
              <w:bottom w:val="single" w:sz="4" w:space="0" w:color="auto"/>
              <w:right w:val="single" w:sz="4" w:space="0" w:color="auto"/>
            </w:tcBorders>
          </w:tcPr>
          <w:p w14:paraId="32BD2029" w14:textId="77D0717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C879585" w14:textId="0C8F29B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2D14C04"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1811429</w:t>
            </w:r>
          </w:p>
          <w:p w14:paraId="187FD3E1" w14:textId="7D2651D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AF019EE" w14:textId="5E3A9DE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1FAC54" w14:textId="769521E4"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230FDF" w14:textId="68C9504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17CE5ED"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41F933" w14:textId="4F8D7ED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A_n77A</w:t>
            </w:r>
          </w:p>
        </w:tc>
        <w:tc>
          <w:tcPr>
            <w:tcW w:w="1054" w:type="dxa"/>
            <w:tcBorders>
              <w:top w:val="single" w:sz="4" w:space="0" w:color="auto"/>
              <w:left w:val="single" w:sz="4" w:space="0" w:color="auto"/>
              <w:bottom w:val="single" w:sz="4" w:space="0" w:color="auto"/>
              <w:right w:val="single" w:sz="4" w:space="0" w:color="auto"/>
            </w:tcBorders>
          </w:tcPr>
          <w:p w14:paraId="4C01F1F1" w14:textId="02475AA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1AB9148" w14:textId="3C9C326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8367EB3"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1811427</w:t>
            </w:r>
          </w:p>
          <w:p w14:paraId="2DF12BC2" w14:textId="2691605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8287897" w14:textId="062775E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A6EB6E" w14:textId="4F0F3A93"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5A2CC1B" w14:textId="62A3616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6CB669C"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AAE28B" w14:textId="642C33F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A_n78A</w:t>
            </w:r>
          </w:p>
        </w:tc>
        <w:tc>
          <w:tcPr>
            <w:tcW w:w="1054" w:type="dxa"/>
            <w:tcBorders>
              <w:top w:val="single" w:sz="4" w:space="0" w:color="auto"/>
              <w:left w:val="single" w:sz="4" w:space="0" w:color="auto"/>
              <w:bottom w:val="single" w:sz="4" w:space="0" w:color="auto"/>
              <w:right w:val="single" w:sz="4" w:space="0" w:color="auto"/>
            </w:tcBorders>
          </w:tcPr>
          <w:p w14:paraId="5EC1DB37" w14:textId="0ED2FEB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E03BC53" w14:textId="5B564C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EABE0D6"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1811428</w:t>
            </w:r>
          </w:p>
          <w:p w14:paraId="005C92D9" w14:textId="64F3E8E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A7A4860" w14:textId="414EE41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3777E6" w14:textId="3E0A9F5F"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AFF7F82" w14:textId="1220DCD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FCED95B"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6AB4E5B" w14:textId="7D754D1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A_n79A</w:t>
            </w:r>
          </w:p>
        </w:tc>
        <w:tc>
          <w:tcPr>
            <w:tcW w:w="1054" w:type="dxa"/>
            <w:tcBorders>
              <w:top w:val="single" w:sz="4" w:space="0" w:color="auto"/>
              <w:left w:val="single" w:sz="4" w:space="0" w:color="auto"/>
              <w:bottom w:val="single" w:sz="4" w:space="0" w:color="auto"/>
              <w:right w:val="single" w:sz="4" w:space="0" w:color="auto"/>
            </w:tcBorders>
          </w:tcPr>
          <w:p w14:paraId="64E9B812" w14:textId="181BBE8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5478186" w14:textId="646F925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42CC574"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1811429</w:t>
            </w:r>
          </w:p>
          <w:p w14:paraId="5340DC9A" w14:textId="0B8CA1C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A5BE193" w14:textId="1CB039E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E9B83E" w14:textId="294533FB"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E4DF577" w14:textId="2202F14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B0959A8"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0A6420" w14:textId="20C14DC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DC_1A-3A-18A_n77A</w:t>
            </w:r>
          </w:p>
        </w:tc>
        <w:tc>
          <w:tcPr>
            <w:tcW w:w="1054" w:type="dxa"/>
            <w:tcBorders>
              <w:top w:val="single" w:sz="4" w:space="0" w:color="auto"/>
              <w:left w:val="single" w:sz="4" w:space="0" w:color="auto"/>
              <w:bottom w:val="single" w:sz="4" w:space="0" w:color="auto"/>
              <w:right w:val="single" w:sz="4" w:space="0" w:color="auto"/>
            </w:tcBorders>
          </w:tcPr>
          <w:p w14:paraId="25AFFBCA" w14:textId="32D1E3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B5B37E4" w14:textId="39248E8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F45C4D9"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1810110</w:t>
            </w:r>
          </w:p>
          <w:p w14:paraId="257C18EC" w14:textId="5780940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4D4C936" w14:textId="5A7C704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37EE4B" w14:textId="0077127E"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6BD6647" w14:textId="0E69337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7EF4E84"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1D94927" w14:textId="02A3D20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DC_1A-3A-18A_n78A</w:t>
            </w:r>
          </w:p>
        </w:tc>
        <w:tc>
          <w:tcPr>
            <w:tcW w:w="1054" w:type="dxa"/>
            <w:tcBorders>
              <w:top w:val="single" w:sz="4" w:space="0" w:color="auto"/>
              <w:left w:val="single" w:sz="4" w:space="0" w:color="auto"/>
              <w:bottom w:val="single" w:sz="4" w:space="0" w:color="auto"/>
              <w:right w:val="single" w:sz="4" w:space="0" w:color="auto"/>
            </w:tcBorders>
          </w:tcPr>
          <w:p w14:paraId="07D7FFF0" w14:textId="61BD399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4825876" w14:textId="3357815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5665BBF"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1810112</w:t>
            </w:r>
          </w:p>
          <w:p w14:paraId="178848CE" w14:textId="2F0875B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25DB5EB" w14:textId="47DBEF9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18DC53" w14:textId="57C85F31"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4C941D5" w14:textId="0364FED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3673088"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A56C266" w14:textId="68BDBC1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DC_1A-3A-18A_n79A</w:t>
            </w:r>
          </w:p>
        </w:tc>
        <w:tc>
          <w:tcPr>
            <w:tcW w:w="1054" w:type="dxa"/>
            <w:tcBorders>
              <w:top w:val="single" w:sz="4" w:space="0" w:color="auto"/>
              <w:left w:val="single" w:sz="4" w:space="0" w:color="auto"/>
              <w:bottom w:val="single" w:sz="4" w:space="0" w:color="auto"/>
              <w:right w:val="single" w:sz="4" w:space="0" w:color="auto"/>
            </w:tcBorders>
          </w:tcPr>
          <w:p w14:paraId="5D6C80B8" w14:textId="51E6247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692FF7E" w14:textId="051195B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524852F"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1810114</w:t>
            </w:r>
          </w:p>
          <w:p w14:paraId="706046C8" w14:textId="7A152ED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88867D5" w14:textId="53FA10B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0435E9" w14:textId="2DEBB598"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951C31" w14:textId="385FC88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390D45F"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6848F10" w14:textId="662FF30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DC_1A-3C-7C_n78A</w:t>
            </w:r>
          </w:p>
        </w:tc>
        <w:tc>
          <w:tcPr>
            <w:tcW w:w="1054" w:type="dxa"/>
            <w:tcBorders>
              <w:top w:val="single" w:sz="4" w:space="0" w:color="auto"/>
              <w:left w:val="single" w:sz="4" w:space="0" w:color="auto"/>
              <w:bottom w:val="single" w:sz="4" w:space="0" w:color="auto"/>
              <w:right w:val="single" w:sz="4" w:space="0" w:color="auto"/>
            </w:tcBorders>
          </w:tcPr>
          <w:p w14:paraId="267108D8" w14:textId="6A6E80E4" w:rsidR="003D2B62" w:rsidRPr="0079359E" w:rsidRDefault="003D2B62"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96D0A81" w14:textId="59CC86F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2C7EC475" w14:textId="73A2E162"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sidR="009744B0">
              <w:rPr>
                <w:rFonts w:cs="Arial"/>
                <w:sz w:val="16"/>
                <w:szCs w:val="16"/>
                <w:lang w:eastAsia="ja-JP"/>
              </w:rPr>
              <w:t xml:space="preserve">, </w:t>
            </w:r>
            <w:r w:rsidR="009744B0" w:rsidRPr="009744B0">
              <w:rPr>
                <w:rFonts w:cs="Arial"/>
                <w:sz w:val="16"/>
                <w:szCs w:val="16"/>
                <w:lang w:eastAsia="ja-JP"/>
              </w:rPr>
              <w:t>R4-1812791</w:t>
            </w:r>
          </w:p>
          <w:p w14:paraId="4738CE01" w14:textId="5AC9CFF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943DFB7" w14:textId="51C2F60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EA6A23" w14:textId="5CA4819F"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AF6A7D2" w14:textId="7ADCBB0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0F58675"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683FF88" w14:textId="2634085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DC_1A-3A-7C_n78A</w:t>
            </w:r>
          </w:p>
        </w:tc>
        <w:tc>
          <w:tcPr>
            <w:tcW w:w="1054" w:type="dxa"/>
            <w:tcBorders>
              <w:top w:val="single" w:sz="4" w:space="0" w:color="auto"/>
              <w:left w:val="single" w:sz="4" w:space="0" w:color="auto"/>
              <w:bottom w:val="single" w:sz="4" w:space="0" w:color="auto"/>
              <w:right w:val="single" w:sz="4" w:space="0" w:color="auto"/>
            </w:tcBorders>
          </w:tcPr>
          <w:p w14:paraId="10EEACCC" w14:textId="1DF264D1" w:rsidR="003D2B62" w:rsidRPr="0079359E" w:rsidRDefault="003D2B62"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F67BDEA" w14:textId="170017A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36C0E41D" w14:textId="35FBC642"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sidR="009744B0">
              <w:rPr>
                <w:rFonts w:cs="Arial"/>
                <w:sz w:val="16"/>
                <w:szCs w:val="16"/>
                <w:lang w:eastAsia="ja-JP"/>
              </w:rPr>
              <w:t xml:space="preserve">, </w:t>
            </w:r>
            <w:r w:rsidR="009744B0" w:rsidRPr="009744B0">
              <w:rPr>
                <w:rFonts w:cs="Arial"/>
                <w:sz w:val="16"/>
                <w:szCs w:val="16"/>
                <w:lang w:eastAsia="ja-JP"/>
              </w:rPr>
              <w:t>R4-1812791</w:t>
            </w:r>
          </w:p>
          <w:p w14:paraId="39ED8F80" w14:textId="7F02DD5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9A70501" w14:textId="728ECEC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77D998" w14:textId="5C735A9C"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BE37B14" w14:textId="25A10BD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976321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3EF0A97" w14:textId="4C1AB37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DC_1A-21A-42D_n77A</w:t>
            </w:r>
          </w:p>
        </w:tc>
        <w:tc>
          <w:tcPr>
            <w:tcW w:w="1054" w:type="dxa"/>
            <w:tcBorders>
              <w:top w:val="single" w:sz="4" w:space="0" w:color="auto"/>
              <w:left w:val="single" w:sz="4" w:space="0" w:color="auto"/>
              <w:bottom w:val="single" w:sz="4" w:space="0" w:color="auto"/>
              <w:right w:val="single" w:sz="4" w:space="0" w:color="auto"/>
            </w:tcBorders>
          </w:tcPr>
          <w:p w14:paraId="747607C9" w14:textId="12A791D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F15AE6A" w14:textId="41929C0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DD11737" w14:textId="1743AE6A"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49745273" w14:textId="085E619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8BEBD5" w14:textId="4164472C"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8E30CFE" w14:textId="3F87564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03F438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6C50D08" w14:textId="21B5720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DC_1A-21A-42D_n77C</w:t>
            </w:r>
          </w:p>
        </w:tc>
        <w:tc>
          <w:tcPr>
            <w:tcW w:w="1054" w:type="dxa"/>
            <w:tcBorders>
              <w:top w:val="single" w:sz="4" w:space="0" w:color="auto"/>
              <w:left w:val="single" w:sz="4" w:space="0" w:color="auto"/>
              <w:bottom w:val="single" w:sz="4" w:space="0" w:color="auto"/>
              <w:right w:val="single" w:sz="4" w:space="0" w:color="auto"/>
            </w:tcBorders>
          </w:tcPr>
          <w:p w14:paraId="6091E2AA" w14:textId="450AC78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7B19023" w14:textId="49949A7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1F37CA2" w14:textId="7854A0CA"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05013E9A" w14:textId="13ED049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CB5511" w14:textId="2B5D5105"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8B2CB7" w14:textId="140F594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C58690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437448" w14:textId="0754B6D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DC_1A-21A-42D_n78A</w:t>
            </w:r>
          </w:p>
        </w:tc>
        <w:tc>
          <w:tcPr>
            <w:tcW w:w="1054" w:type="dxa"/>
            <w:tcBorders>
              <w:top w:val="single" w:sz="4" w:space="0" w:color="auto"/>
              <w:left w:val="single" w:sz="4" w:space="0" w:color="auto"/>
              <w:bottom w:val="single" w:sz="4" w:space="0" w:color="auto"/>
              <w:right w:val="single" w:sz="4" w:space="0" w:color="auto"/>
            </w:tcBorders>
          </w:tcPr>
          <w:p w14:paraId="0FD0AD53" w14:textId="13DB73F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3960159" w14:textId="64FCE24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CBE9603" w14:textId="61A95387"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768DD365" w14:textId="4C9C23C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F3AF85" w14:textId="4F212347"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A15576" w14:textId="798ABAE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A41D15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B8F1DA7" w14:textId="5C236F9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DC_1A-21A-42D_n78C</w:t>
            </w:r>
          </w:p>
        </w:tc>
        <w:tc>
          <w:tcPr>
            <w:tcW w:w="1054" w:type="dxa"/>
            <w:tcBorders>
              <w:top w:val="single" w:sz="4" w:space="0" w:color="auto"/>
              <w:left w:val="single" w:sz="4" w:space="0" w:color="auto"/>
              <w:bottom w:val="single" w:sz="4" w:space="0" w:color="auto"/>
              <w:right w:val="single" w:sz="4" w:space="0" w:color="auto"/>
            </w:tcBorders>
          </w:tcPr>
          <w:p w14:paraId="6C7187B3" w14:textId="2A07A9B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A6FDDEE" w14:textId="0306654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0A1CFB3" w14:textId="37F63C7B"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2AA9D082" w14:textId="3612C6B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FB0D3D5" w14:textId="25EE6751"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BB6C98" w14:textId="3BFBEFA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38F6BF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AA2A24D" w14:textId="702E086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DC_1A-21A-42D_n79A</w:t>
            </w:r>
          </w:p>
        </w:tc>
        <w:tc>
          <w:tcPr>
            <w:tcW w:w="1054" w:type="dxa"/>
            <w:tcBorders>
              <w:top w:val="single" w:sz="4" w:space="0" w:color="auto"/>
              <w:left w:val="single" w:sz="4" w:space="0" w:color="auto"/>
              <w:bottom w:val="single" w:sz="4" w:space="0" w:color="auto"/>
              <w:right w:val="single" w:sz="4" w:space="0" w:color="auto"/>
            </w:tcBorders>
          </w:tcPr>
          <w:p w14:paraId="5C394A9F" w14:textId="3104FBD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CF0B01F" w14:textId="273DFF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8A1607D" w14:textId="7C7B1DBC"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41FF8356" w14:textId="4917B97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5E519D" w14:textId="48553405"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76D9F91" w14:textId="57430D9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ADBD43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C9DE88" w14:textId="7E69434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DC_1A-21A-42D_n79C</w:t>
            </w:r>
          </w:p>
        </w:tc>
        <w:tc>
          <w:tcPr>
            <w:tcW w:w="1054" w:type="dxa"/>
            <w:tcBorders>
              <w:top w:val="single" w:sz="4" w:space="0" w:color="auto"/>
              <w:left w:val="single" w:sz="4" w:space="0" w:color="auto"/>
              <w:bottom w:val="single" w:sz="4" w:space="0" w:color="auto"/>
              <w:right w:val="single" w:sz="4" w:space="0" w:color="auto"/>
            </w:tcBorders>
          </w:tcPr>
          <w:p w14:paraId="6C6AD88D" w14:textId="2747F4C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A028E8F" w14:textId="0E876B3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F23EF2C" w14:textId="1A30BA72"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109B420E" w14:textId="5968D56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41C91C" w14:textId="6FA983A3"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CD0F97" w14:textId="1D5DB66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8DD541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14F6CE9" w14:textId="3552660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DC_3A-19A-42D_n77A</w:t>
            </w:r>
          </w:p>
        </w:tc>
        <w:tc>
          <w:tcPr>
            <w:tcW w:w="1054" w:type="dxa"/>
            <w:tcBorders>
              <w:top w:val="single" w:sz="4" w:space="0" w:color="auto"/>
              <w:left w:val="single" w:sz="4" w:space="0" w:color="auto"/>
              <w:bottom w:val="single" w:sz="4" w:space="0" w:color="auto"/>
              <w:right w:val="single" w:sz="4" w:space="0" w:color="auto"/>
            </w:tcBorders>
          </w:tcPr>
          <w:p w14:paraId="4F120188" w14:textId="2F05325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0D1A4EA" w14:textId="75685D2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5B044B5" w14:textId="5A6D78B6"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564880DC" w14:textId="4FA38CE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6846A99" w14:textId="100C4429"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FA2EAD" w14:textId="343B461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E9BFAF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04EFEFB" w14:textId="439589A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DC_3A-19A-42D_n77C</w:t>
            </w:r>
          </w:p>
        </w:tc>
        <w:tc>
          <w:tcPr>
            <w:tcW w:w="1054" w:type="dxa"/>
            <w:tcBorders>
              <w:top w:val="single" w:sz="4" w:space="0" w:color="auto"/>
              <w:left w:val="single" w:sz="4" w:space="0" w:color="auto"/>
              <w:bottom w:val="single" w:sz="4" w:space="0" w:color="auto"/>
              <w:right w:val="single" w:sz="4" w:space="0" w:color="auto"/>
            </w:tcBorders>
          </w:tcPr>
          <w:p w14:paraId="2198D7A0" w14:textId="3DB488D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F94D316" w14:textId="51F2C36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B72FB84" w14:textId="34BCBB07"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5527A8A1" w14:textId="0A759E4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7D12BC" w14:textId="2F4B9428"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44A5DD" w14:textId="3421BBB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27AE38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52F577F" w14:textId="2431742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DC_3A-19A-42D_n78A</w:t>
            </w:r>
          </w:p>
        </w:tc>
        <w:tc>
          <w:tcPr>
            <w:tcW w:w="1054" w:type="dxa"/>
            <w:tcBorders>
              <w:top w:val="single" w:sz="4" w:space="0" w:color="auto"/>
              <w:left w:val="single" w:sz="4" w:space="0" w:color="auto"/>
              <w:bottom w:val="single" w:sz="4" w:space="0" w:color="auto"/>
              <w:right w:val="single" w:sz="4" w:space="0" w:color="auto"/>
            </w:tcBorders>
          </w:tcPr>
          <w:p w14:paraId="043C51D2" w14:textId="0CB9926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91B9EFD" w14:textId="4631703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3AEFE24" w14:textId="475FDE60"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7B5887B0" w14:textId="3E2B7FF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5A5843" w14:textId="15F26D75"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F8B66A" w14:textId="762F69B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4D5562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5079E4F" w14:textId="46F75C5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DC_3A-19A-42D_n78C</w:t>
            </w:r>
          </w:p>
        </w:tc>
        <w:tc>
          <w:tcPr>
            <w:tcW w:w="1054" w:type="dxa"/>
            <w:tcBorders>
              <w:top w:val="single" w:sz="4" w:space="0" w:color="auto"/>
              <w:left w:val="single" w:sz="4" w:space="0" w:color="auto"/>
              <w:bottom w:val="single" w:sz="4" w:space="0" w:color="auto"/>
              <w:right w:val="single" w:sz="4" w:space="0" w:color="auto"/>
            </w:tcBorders>
          </w:tcPr>
          <w:p w14:paraId="205113D8" w14:textId="4AF8277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1730275" w14:textId="2D0FFD3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4323D2A" w14:textId="43E2D2C1"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666134FE" w14:textId="65F43E5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3AF214" w14:textId="7AB7DEBE"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65C222" w14:textId="231A022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4C8F94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5E1634" w14:textId="4D100C0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DC_3A-19A-42D_n79A</w:t>
            </w:r>
          </w:p>
        </w:tc>
        <w:tc>
          <w:tcPr>
            <w:tcW w:w="1054" w:type="dxa"/>
            <w:tcBorders>
              <w:top w:val="single" w:sz="4" w:space="0" w:color="auto"/>
              <w:left w:val="single" w:sz="4" w:space="0" w:color="auto"/>
              <w:bottom w:val="single" w:sz="4" w:space="0" w:color="auto"/>
              <w:right w:val="single" w:sz="4" w:space="0" w:color="auto"/>
            </w:tcBorders>
          </w:tcPr>
          <w:p w14:paraId="4A86867B" w14:textId="7BAA76A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5E2025D" w14:textId="5597E10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A816FEA" w14:textId="6FBC13B2"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02AF64D0" w14:textId="60472F0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BB3C42" w14:textId="5A9B0A26"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3036867" w14:textId="5F72970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EDF1EC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AC725D" w14:textId="40ABDF6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DC_3A-19A-42D_n79C</w:t>
            </w:r>
          </w:p>
        </w:tc>
        <w:tc>
          <w:tcPr>
            <w:tcW w:w="1054" w:type="dxa"/>
            <w:tcBorders>
              <w:top w:val="single" w:sz="4" w:space="0" w:color="auto"/>
              <w:left w:val="single" w:sz="4" w:space="0" w:color="auto"/>
              <w:bottom w:val="single" w:sz="4" w:space="0" w:color="auto"/>
              <w:right w:val="single" w:sz="4" w:space="0" w:color="auto"/>
            </w:tcBorders>
          </w:tcPr>
          <w:p w14:paraId="0CAC3952" w14:textId="1CA7487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61FC8F8" w14:textId="5893DE5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C6DA530" w14:textId="1D4C8ED9"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25670D23" w14:textId="4022538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6FC45D" w14:textId="41A0E49D"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CD1D05" w14:textId="4C2E595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A074D9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F14923" w14:textId="3C8A4B1E" w:rsidR="003D2B62" w:rsidRPr="0079359E" w:rsidRDefault="009744B0"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DC_3A-21A-42D_n77A</w:t>
            </w:r>
          </w:p>
        </w:tc>
        <w:tc>
          <w:tcPr>
            <w:tcW w:w="1054" w:type="dxa"/>
            <w:tcBorders>
              <w:top w:val="single" w:sz="4" w:space="0" w:color="auto"/>
              <w:left w:val="single" w:sz="4" w:space="0" w:color="auto"/>
              <w:bottom w:val="single" w:sz="4" w:space="0" w:color="auto"/>
              <w:right w:val="single" w:sz="4" w:space="0" w:color="auto"/>
            </w:tcBorders>
          </w:tcPr>
          <w:p w14:paraId="598F8294" w14:textId="730EB4D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19150D0" w14:textId="163D631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ED62EBA" w14:textId="1D10E5FD"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29CB7674" w14:textId="686BDF8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8C14BB" w14:textId="493B07D3"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044CEA" w14:textId="49B52DC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18BFB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8299A3" w14:textId="19C2079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DC_3A-21A-42D_n77C</w:t>
            </w:r>
          </w:p>
        </w:tc>
        <w:tc>
          <w:tcPr>
            <w:tcW w:w="1054" w:type="dxa"/>
            <w:tcBorders>
              <w:top w:val="single" w:sz="4" w:space="0" w:color="auto"/>
              <w:left w:val="single" w:sz="4" w:space="0" w:color="auto"/>
              <w:bottom w:val="single" w:sz="4" w:space="0" w:color="auto"/>
              <w:right w:val="single" w:sz="4" w:space="0" w:color="auto"/>
            </w:tcBorders>
          </w:tcPr>
          <w:p w14:paraId="304CE8B8" w14:textId="70446CC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188A0E8" w14:textId="0C0EE7A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1919163" w14:textId="2C53D581"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08836A25" w14:textId="259F85E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8BC57D" w14:textId="5E7E62C2"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242127" w14:textId="07ACEBD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B4C231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0F51953" w14:textId="089ECD5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DC_3A-21A-42D_n78A</w:t>
            </w:r>
          </w:p>
        </w:tc>
        <w:tc>
          <w:tcPr>
            <w:tcW w:w="1054" w:type="dxa"/>
            <w:tcBorders>
              <w:top w:val="single" w:sz="4" w:space="0" w:color="auto"/>
              <w:left w:val="single" w:sz="4" w:space="0" w:color="auto"/>
              <w:bottom w:val="single" w:sz="4" w:space="0" w:color="auto"/>
              <w:right w:val="single" w:sz="4" w:space="0" w:color="auto"/>
            </w:tcBorders>
          </w:tcPr>
          <w:p w14:paraId="35D97060" w14:textId="58D015E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1B8E9F0" w14:textId="41E568E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DF39EF0" w14:textId="2732915A"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662535AD" w14:textId="51BA9B3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891B8B" w14:textId="510496AE"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F27A56" w14:textId="12563F4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811025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9BD821D" w14:textId="1AEC80F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DC_3A-21A-42D_n78C</w:t>
            </w:r>
          </w:p>
        </w:tc>
        <w:tc>
          <w:tcPr>
            <w:tcW w:w="1054" w:type="dxa"/>
            <w:tcBorders>
              <w:top w:val="single" w:sz="4" w:space="0" w:color="auto"/>
              <w:left w:val="single" w:sz="4" w:space="0" w:color="auto"/>
              <w:bottom w:val="single" w:sz="4" w:space="0" w:color="auto"/>
              <w:right w:val="single" w:sz="4" w:space="0" w:color="auto"/>
            </w:tcBorders>
          </w:tcPr>
          <w:p w14:paraId="16354018" w14:textId="07FE6A4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3E89CFB" w14:textId="4640329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DDB0EDE" w14:textId="59FEFB37"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37D631A4" w14:textId="7DBF5A8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3B35FF" w14:textId="2C9B36A6"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D93542D" w14:textId="7D71125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5B5630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00F9FD4" w14:textId="6AA5AD3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DC_3A-21A-42D_n79A</w:t>
            </w:r>
          </w:p>
        </w:tc>
        <w:tc>
          <w:tcPr>
            <w:tcW w:w="1054" w:type="dxa"/>
            <w:tcBorders>
              <w:top w:val="single" w:sz="4" w:space="0" w:color="auto"/>
              <w:left w:val="single" w:sz="4" w:space="0" w:color="auto"/>
              <w:bottom w:val="single" w:sz="4" w:space="0" w:color="auto"/>
              <w:right w:val="single" w:sz="4" w:space="0" w:color="auto"/>
            </w:tcBorders>
          </w:tcPr>
          <w:p w14:paraId="02737A10" w14:textId="70F3A38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31E6D77" w14:textId="4DD5258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15A23CE" w14:textId="25F85ECC" w:rsidR="003D2B62" w:rsidRPr="009B2EEF" w:rsidRDefault="003D2B62" w:rsidP="003D2B62">
            <w:pPr>
              <w:pStyle w:val="TAL"/>
              <w:rPr>
                <w:rFonts w:cs="Arial"/>
                <w:sz w:val="16"/>
                <w:szCs w:val="16"/>
                <w:lang w:eastAsia="ja-JP"/>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5A1C81CE" w14:textId="088D131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ACB23A" w14:textId="7715E102"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63E0E40" w14:textId="25D1A44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B39C48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A0C41FE" w14:textId="5234E48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DC_3A-21A-42D_n79C</w:t>
            </w:r>
          </w:p>
        </w:tc>
        <w:tc>
          <w:tcPr>
            <w:tcW w:w="1054" w:type="dxa"/>
            <w:tcBorders>
              <w:top w:val="single" w:sz="4" w:space="0" w:color="auto"/>
              <w:left w:val="single" w:sz="4" w:space="0" w:color="auto"/>
              <w:bottom w:val="single" w:sz="4" w:space="0" w:color="auto"/>
              <w:right w:val="single" w:sz="4" w:space="0" w:color="auto"/>
            </w:tcBorders>
          </w:tcPr>
          <w:p w14:paraId="334C846B" w14:textId="5230E4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980B9DE" w14:textId="38CBC4B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A672794" w14:textId="44598E94" w:rsidR="003D2B62" w:rsidRPr="009B2EEF" w:rsidRDefault="003D2B62" w:rsidP="003D2B62">
            <w:pPr>
              <w:pStyle w:val="TAL"/>
              <w:rPr>
                <w:rFonts w:cs="Arial"/>
                <w:sz w:val="16"/>
                <w:szCs w:val="16"/>
                <w:lang w:eastAsia="ja-JP"/>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62663FDD" w14:textId="7F04218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ACFF18" w14:textId="6DDA09BE"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2C2EE39" w14:textId="4317437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4BD690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4A2A4E" w14:textId="01737E4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L_1A-3C-8A_n78A_UL_1A_n78A</w:t>
            </w:r>
          </w:p>
        </w:tc>
        <w:tc>
          <w:tcPr>
            <w:tcW w:w="1054" w:type="dxa"/>
            <w:tcBorders>
              <w:top w:val="single" w:sz="4" w:space="0" w:color="auto"/>
              <w:left w:val="single" w:sz="4" w:space="0" w:color="auto"/>
              <w:bottom w:val="single" w:sz="4" w:space="0" w:color="auto"/>
              <w:right w:val="single" w:sz="4" w:space="0" w:color="auto"/>
            </w:tcBorders>
          </w:tcPr>
          <w:p w14:paraId="7F45EE30" w14:textId="46BF1A0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8CFB162" w14:textId="2C55F13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I</w:t>
            </w:r>
            <w:r w:rsidRPr="0079359E">
              <w:rPr>
                <w:rFonts w:ascii="Arial" w:eastAsia="Malgun Gothic" w:hAnsi="Arial" w:cs="Arial" w:hint="eastAsia"/>
                <w:sz w:val="16"/>
                <w:szCs w:val="16"/>
                <w:lang w:eastAsia="ko-KR"/>
              </w:rPr>
              <w:t>lwhan.</w:t>
            </w:r>
            <w:r w:rsidRPr="0079359E">
              <w:rPr>
                <w:rFonts w:ascii="Arial" w:eastAsia="Malgun Gothic" w:hAnsi="Arial" w:cs="Arial"/>
                <w:sz w:val="16"/>
                <w:szCs w:val="16"/>
                <w:lang w:eastAsia="ko-KR"/>
              </w:rPr>
              <w:t>kim</w:t>
            </w:r>
            <w:proofErr w:type="spellEnd"/>
            <w:r w:rsidRPr="0079359E">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C400F25"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9B2EEF">
              <w:rPr>
                <w:rFonts w:cs="Arial"/>
                <w:sz w:val="16"/>
                <w:szCs w:val="16"/>
                <w:lang w:eastAsia="ja-JP"/>
              </w:rPr>
              <w:t>R4-1816173</w:t>
            </w:r>
          </w:p>
          <w:p w14:paraId="12D4BF84" w14:textId="2091F3DB" w:rsidR="003D2B62" w:rsidRPr="009B2EEF"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6C3E64D" w14:textId="37509E1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66C60E" w14:textId="0CB119C3"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5C8D5C3" w14:textId="4A3CE6C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653D18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C119696" w14:textId="4899020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L_1A-3C-8A_n78A_UL_3A_n78A</w:t>
            </w:r>
          </w:p>
        </w:tc>
        <w:tc>
          <w:tcPr>
            <w:tcW w:w="1054" w:type="dxa"/>
            <w:tcBorders>
              <w:top w:val="single" w:sz="4" w:space="0" w:color="auto"/>
              <w:left w:val="single" w:sz="4" w:space="0" w:color="auto"/>
              <w:bottom w:val="single" w:sz="4" w:space="0" w:color="auto"/>
              <w:right w:val="single" w:sz="4" w:space="0" w:color="auto"/>
            </w:tcBorders>
          </w:tcPr>
          <w:p w14:paraId="29CAE91C" w14:textId="30EEA66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85DB13C" w14:textId="4E7350B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I</w:t>
            </w:r>
            <w:r w:rsidRPr="0079359E">
              <w:rPr>
                <w:rFonts w:ascii="Arial" w:eastAsia="Malgun Gothic" w:hAnsi="Arial" w:cs="Arial" w:hint="eastAsia"/>
                <w:sz w:val="16"/>
                <w:szCs w:val="16"/>
                <w:lang w:eastAsia="ko-KR"/>
              </w:rPr>
              <w:t>lwhan.</w:t>
            </w:r>
            <w:r w:rsidRPr="0079359E">
              <w:rPr>
                <w:rFonts w:ascii="Arial" w:eastAsia="Malgun Gothic" w:hAnsi="Arial" w:cs="Arial"/>
                <w:sz w:val="16"/>
                <w:szCs w:val="16"/>
                <w:lang w:eastAsia="ko-KR"/>
              </w:rPr>
              <w:t>kim</w:t>
            </w:r>
            <w:proofErr w:type="spellEnd"/>
            <w:r w:rsidRPr="0079359E">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1A44E43D"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9B2EEF">
              <w:rPr>
                <w:rFonts w:cs="Arial"/>
                <w:sz w:val="16"/>
                <w:szCs w:val="16"/>
                <w:lang w:eastAsia="ja-JP"/>
              </w:rPr>
              <w:t>R4-1816173</w:t>
            </w:r>
          </w:p>
          <w:p w14:paraId="6D65315F" w14:textId="5FF4BD2B" w:rsidR="003D2B62" w:rsidRPr="009B2EEF"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E23FCE6" w14:textId="1F0A065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A9F945" w14:textId="0E2585E3"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CC8D42" w14:textId="0035CEA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0B0DDF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1CF4290" w14:textId="6C3F40C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L_1A-3C-8A_n78A_UL_8A_n78A</w:t>
            </w:r>
          </w:p>
        </w:tc>
        <w:tc>
          <w:tcPr>
            <w:tcW w:w="1054" w:type="dxa"/>
            <w:tcBorders>
              <w:top w:val="single" w:sz="4" w:space="0" w:color="auto"/>
              <w:left w:val="single" w:sz="4" w:space="0" w:color="auto"/>
              <w:bottom w:val="single" w:sz="4" w:space="0" w:color="auto"/>
              <w:right w:val="single" w:sz="4" w:space="0" w:color="auto"/>
            </w:tcBorders>
          </w:tcPr>
          <w:p w14:paraId="57393C8B" w14:textId="51A46D5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9D47D1B" w14:textId="2C0400E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I</w:t>
            </w:r>
            <w:r w:rsidRPr="0079359E">
              <w:rPr>
                <w:rFonts w:ascii="Arial" w:eastAsia="Malgun Gothic" w:hAnsi="Arial" w:cs="Arial" w:hint="eastAsia"/>
                <w:sz w:val="16"/>
                <w:szCs w:val="16"/>
                <w:lang w:eastAsia="ko-KR"/>
              </w:rPr>
              <w:t>lwhan.</w:t>
            </w:r>
            <w:r w:rsidRPr="0079359E">
              <w:rPr>
                <w:rFonts w:ascii="Arial" w:eastAsia="Malgun Gothic" w:hAnsi="Arial" w:cs="Arial"/>
                <w:sz w:val="16"/>
                <w:szCs w:val="16"/>
                <w:lang w:eastAsia="ko-KR"/>
              </w:rPr>
              <w:t>kim</w:t>
            </w:r>
            <w:proofErr w:type="spellEnd"/>
            <w:r w:rsidRPr="0079359E">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4B09FFA0"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9B2EEF">
              <w:rPr>
                <w:rFonts w:cs="Arial"/>
                <w:sz w:val="16"/>
                <w:szCs w:val="16"/>
                <w:lang w:eastAsia="ja-JP"/>
              </w:rPr>
              <w:t>R4-1816173</w:t>
            </w:r>
          </w:p>
          <w:p w14:paraId="77D06220" w14:textId="59A0714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051665B" w14:textId="778BE3F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D066EF" w14:textId="7669A6A8"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F09A94D" w14:textId="0D3A92B0" w:rsidR="003D2B62" w:rsidRDefault="00414B1E" w:rsidP="003D2B62">
            <w:pPr>
              <w:pStyle w:val="TAL"/>
              <w:rPr>
                <w:rFonts w:cs="Arial"/>
                <w:sz w:val="16"/>
                <w:szCs w:val="16"/>
                <w:lang w:eastAsia="ja-JP"/>
              </w:rPr>
            </w:pPr>
            <w:r>
              <w:rPr>
                <w:rFonts w:cs="Arial"/>
                <w:sz w:val="16"/>
                <w:szCs w:val="16"/>
                <w:lang w:eastAsia="ja-JP"/>
              </w:rPr>
              <w:t>Completed at RAN #82</w:t>
            </w:r>
          </w:p>
        </w:tc>
      </w:tr>
      <w:tr w:rsidR="00786F72" w:rsidRPr="00432C06" w14:paraId="55E36B3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07142AE" w14:textId="10943C7A"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DC_3A-7A-8A_n77A</w:t>
            </w:r>
          </w:p>
        </w:tc>
        <w:tc>
          <w:tcPr>
            <w:tcW w:w="1054" w:type="dxa"/>
            <w:tcBorders>
              <w:top w:val="single" w:sz="4" w:space="0" w:color="auto"/>
              <w:left w:val="single" w:sz="4" w:space="0" w:color="auto"/>
              <w:bottom w:val="single" w:sz="4" w:space="0" w:color="auto"/>
              <w:right w:val="single" w:sz="4" w:space="0" w:color="auto"/>
            </w:tcBorders>
          </w:tcPr>
          <w:p w14:paraId="7417F0DD" w14:textId="21E0C999"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5803E74" w14:textId="47A2ABAD"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Bo-Han Hsieh, CHTTL</w:t>
            </w:r>
          </w:p>
        </w:tc>
        <w:tc>
          <w:tcPr>
            <w:tcW w:w="2551" w:type="dxa"/>
            <w:tcBorders>
              <w:top w:val="single" w:sz="4" w:space="0" w:color="auto"/>
              <w:left w:val="single" w:sz="4" w:space="0" w:color="auto"/>
              <w:bottom w:val="single" w:sz="4" w:space="0" w:color="auto"/>
              <w:right w:val="single" w:sz="4" w:space="0" w:color="auto"/>
            </w:tcBorders>
          </w:tcPr>
          <w:p w14:paraId="33E8BED5" w14:textId="433581A1" w:rsidR="00786F72" w:rsidRDefault="00786F72" w:rsidP="00786F72">
            <w:pPr>
              <w:pStyle w:val="TAL"/>
              <w:rPr>
                <w:rFonts w:cs="Arial"/>
                <w:color w:val="000000"/>
                <w:sz w:val="16"/>
                <w:szCs w:val="16"/>
              </w:rPr>
            </w:pPr>
            <w:r w:rsidRPr="00B7437B">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2EDD14B" w14:textId="4E9F6C0F"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882CA89" w14:textId="5844276A" w:rsidR="00786F72" w:rsidRDefault="00786F72" w:rsidP="00786F72">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CA0F4FD" w14:textId="3BF76229" w:rsidR="00786F72" w:rsidRDefault="00786F72" w:rsidP="00786F72">
            <w:pPr>
              <w:pStyle w:val="TAL"/>
              <w:rPr>
                <w:rFonts w:cs="Arial"/>
                <w:sz w:val="16"/>
                <w:szCs w:val="16"/>
                <w:lang w:eastAsia="ja-JP"/>
              </w:rPr>
            </w:pPr>
            <w:r>
              <w:rPr>
                <w:rFonts w:cs="Arial"/>
                <w:sz w:val="16"/>
                <w:szCs w:val="16"/>
                <w:lang w:eastAsia="ja-JP"/>
              </w:rPr>
              <w:t>Work not started</w:t>
            </w:r>
          </w:p>
        </w:tc>
      </w:tr>
      <w:tr w:rsidR="00786F72" w:rsidRPr="00432C06" w14:paraId="79CA8B2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E02EB1" w14:textId="6A4A365B"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DC_3A-7A-8A_n78A</w:t>
            </w:r>
          </w:p>
        </w:tc>
        <w:tc>
          <w:tcPr>
            <w:tcW w:w="1054" w:type="dxa"/>
            <w:tcBorders>
              <w:top w:val="single" w:sz="4" w:space="0" w:color="auto"/>
              <w:left w:val="single" w:sz="4" w:space="0" w:color="auto"/>
              <w:bottom w:val="single" w:sz="4" w:space="0" w:color="auto"/>
              <w:right w:val="single" w:sz="4" w:space="0" w:color="auto"/>
            </w:tcBorders>
          </w:tcPr>
          <w:p w14:paraId="416C39A8" w14:textId="3C142863"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FECB772" w14:textId="6C5E23F2"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Bo-Han Hsieh, CHTTL</w:t>
            </w:r>
          </w:p>
        </w:tc>
        <w:tc>
          <w:tcPr>
            <w:tcW w:w="2551" w:type="dxa"/>
            <w:tcBorders>
              <w:top w:val="single" w:sz="4" w:space="0" w:color="auto"/>
              <w:left w:val="single" w:sz="4" w:space="0" w:color="auto"/>
              <w:bottom w:val="single" w:sz="4" w:space="0" w:color="auto"/>
              <w:right w:val="single" w:sz="4" w:space="0" w:color="auto"/>
            </w:tcBorders>
          </w:tcPr>
          <w:p w14:paraId="67469350" w14:textId="76BAD035" w:rsidR="00786F72" w:rsidRDefault="00786F72" w:rsidP="00786F72">
            <w:pPr>
              <w:pStyle w:val="TAL"/>
              <w:rPr>
                <w:rFonts w:cs="Arial"/>
                <w:color w:val="000000"/>
                <w:sz w:val="16"/>
                <w:szCs w:val="16"/>
              </w:rPr>
            </w:pPr>
            <w:r w:rsidRPr="00B7437B">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98E4A7E" w14:textId="649090D6"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2CC82DE" w14:textId="70A608A8" w:rsidR="00786F72" w:rsidRDefault="00786F72" w:rsidP="00786F72">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AC52FE0" w14:textId="469D43FD" w:rsidR="00786F72" w:rsidRDefault="00786F72" w:rsidP="00786F72">
            <w:pPr>
              <w:pStyle w:val="TAL"/>
              <w:rPr>
                <w:rFonts w:cs="Arial"/>
                <w:sz w:val="16"/>
                <w:szCs w:val="16"/>
                <w:lang w:eastAsia="ja-JP"/>
              </w:rPr>
            </w:pPr>
            <w:r>
              <w:rPr>
                <w:rFonts w:cs="Arial"/>
                <w:sz w:val="16"/>
                <w:szCs w:val="16"/>
                <w:lang w:eastAsia="ja-JP"/>
              </w:rPr>
              <w:t>Work not started</w:t>
            </w:r>
          </w:p>
        </w:tc>
      </w:tr>
      <w:tr w:rsidR="003D2B62" w:rsidRPr="00432C06" w14:paraId="6881D30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F1A6FB" w14:textId="5788966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_n</w:t>
            </w:r>
            <w:r w:rsidRPr="0079359E">
              <w:rPr>
                <w:rFonts w:ascii="Arial" w:eastAsia="Malgun Gothic" w:hAnsi="Arial" w:cs="Arial" w:hint="eastAsia"/>
                <w:sz w:val="16"/>
                <w:szCs w:val="16"/>
                <w:lang w:eastAsia="ko-KR"/>
              </w:rPr>
              <w:t>77A</w:t>
            </w:r>
          </w:p>
        </w:tc>
        <w:tc>
          <w:tcPr>
            <w:tcW w:w="1054" w:type="dxa"/>
            <w:tcBorders>
              <w:top w:val="single" w:sz="4" w:space="0" w:color="auto"/>
              <w:left w:val="single" w:sz="4" w:space="0" w:color="auto"/>
              <w:bottom w:val="single" w:sz="4" w:space="0" w:color="auto"/>
              <w:right w:val="single" w:sz="4" w:space="0" w:color="auto"/>
            </w:tcBorders>
          </w:tcPr>
          <w:p w14:paraId="179FEA44" w14:textId="2DFF648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EAE893" w14:textId="0CB337B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B6B9223" w14:textId="1EFE27BF"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R4-1814934</w:t>
            </w:r>
          </w:p>
          <w:p w14:paraId="0AE9403F" w14:textId="235B6120"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15279A5" w14:textId="0CB1863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41170BB" w14:textId="701F1B05"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C1E7BD7" w14:textId="551DAF3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5F6441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BFDCB0" w14:textId="539F1EF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_n78</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69823309" w14:textId="1A74BAB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2ECDE13" w14:textId="2A23A75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38110EE"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4F25C0">
              <w:rPr>
                <w:rFonts w:cs="Arial"/>
                <w:sz w:val="16"/>
                <w:szCs w:val="16"/>
                <w:lang w:eastAsia="ja-JP"/>
              </w:rPr>
              <w:t>R4-1812742</w:t>
            </w:r>
          </w:p>
          <w:p w14:paraId="141057C5" w14:textId="217CA4CD"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03E460" w14:textId="52F2E17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5D1F79" w14:textId="1B6F2104"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18D54AC" w14:textId="5F3A749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68EF51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F1F1E28" w14:textId="155D84C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_n79</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37D4A9B1" w14:textId="3FBC28E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47EB7E0" w14:textId="53ED3DE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BE29834"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R4-1814931</w:t>
            </w:r>
          </w:p>
          <w:p w14:paraId="3C60FEA4" w14:textId="1A00257A"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015B390" w14:textId="3B70E85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B96A14A" w14:textId="218B4BDA"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B63EAB" w14:textId="1553420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296FD3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0D5C2FD" w14:textId="757D5EB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w:t>
            </w:r>
            <w:r w:rsidRPr="0079359E">
              <w:rPr>
                <w:rFonts w:ascii="Arial" w:eastAsia="Malgun Gothic" w:hAnsi="Arial" w:cs="Arial" w:hint="eastAsia"/>
                <w:sz w:val="16"/>
                <w:szCs w:val="16"/>
                <w:lang w:eastAsia="ko-KR"/>
              </w:rPr>
              <w:t>77A</w:t>
            </w:r>
          </w:p>
        </w:tc>
        <w:tc>
          <w:tcPr>
            <w:tcW w:w="1054" w:type="dxa"/>
            <w:tcBorders>
              <w:top w:val="single" w:sz="4" w:space="0" w:color="auto"/>
              <w:left w:val="single" w:sz="4" w:space="0" w:color="auto"/>
              <w:bottom w:val="single" w:sz="4" w:space="0" w:color="auto"/>
              <w:right w:val="single" w:sz="4" w:space="0" w:color="auto"/>
            </w:tcBorders>
          </w:tcPr>
          <w:p w14:paraId="53A65247" w14:textId="65A877D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EAF5D10" w14:textId="209A82D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4AC96F4"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R4-1814934</w:t>
            </w:r>
          </w:p>
          <w:p w14:paraId="1891FE8A" w14:textId="2E1CCB4B"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3DEB1CD" w14:textId="276BCC7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57CBC2" w14:textId="5C85B0C9"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030937E" w14:textId="7BC540C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AFA403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CD95B91" w14:textId="6D7DD75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_n78</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599A7AE7" w14:textId="0FBA22C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669D6B9" w14:textId="3AE33A2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FBBE338"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4F25C0">
              <w:rPr>
                <w:rFonts w:cs="Arial"/>
                <w:sz w:val="16"/>
                <w:szCs w:val="16"/>
                <w:lang w:eastAsia="ja-JP"/>
              </w:rPr>
              <w:t>R4-1812742</w:t>
            </w:r>
          </w:p>
          <w:p w14:paraId="755F32C6" w14:textId="6F1CD989"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02BBF47" w14:textId="591C608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55EF9F" w14:textId="072CDBCC"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D65EA9" w14:textId="791DE4D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8D18B3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43C23B9" w14:textId="49D6821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_n79</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02333EA9" w14:textId="45488BC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2F793B1" w14:textId="004C9B0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75F2ABE"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R4-1814931</w:t>
            </w:r>
          </w:p>
          <w:p w14:paraId="6EE9ACEA" w14:textId="60233B57"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59B8604" w14:textId="6C83D11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7100C7" w14:textId="0CBAFC40"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37840C" w14:textId="040D09F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1F18DD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2E865DC" w14:textId="6ADA5B2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_n</w:t>
            </w:r>
            <w:r w:rsidRPr="0079359E">
              <w:rPr>
                <w:rFonts w:ascii="Arial" w:eastAsia="Malgun Gothic" w:hAnsi="Arial" w:cs="Arial" w:hint="eastAsia"/>
                <w:sz w:val="16"/>
                <w:szCs w:val="16"/>
                <w:lang w:eastAsia="ko-KR"/>
              </w:rPr>
              <w:t>77A</w:t>
            </w:r>
          </w:p>
        </w:tc>
        <w:tc>
          <w:tcPr>
            <w:tcW w:w="1054" w:type="dxa"/>
            <w:tcBorders>
              <w:top w:val="single" w:sz="4" w:space="0" w:color="auto"/>
              <w:left w:val="single" w:sz="4" w:space="0" w:color="auto"/>
              <w:bottom w:val="single" w:sz="4" w:space="0" w:color="auto"/>
              <w:right w:val="single" w:sz="4" w:space="0" w:color="auto"/>
            </w:tcBorders>
          </w:tcPr>
          <w:p w14:paraId="18988AC8" w14:textId="55E8956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F10D6AD" w14:textId="0BB0B66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0470F3A"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R4-1814926</w:t>
            </w:r>
          </w:p>
          <w:p w14:paraId="34087148" w14:textId="4F97C3C4"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2EEA71B" w14:textId="45AC127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8D8961" w14:textId="52A8D1C1"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8DC2E85" w14:textId="7914673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E43DBD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170A006" w14:textId="5C56457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_n78</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58B7B71B" w14:textId="74B4999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F8781B" w14:textId="362FEE0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625853E"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4F25C0">
              <w:rPr>
                <w:rFonts w:cs="Arial"/>
                <w:sz w:val="16"/>
                <w:szCs w:val="16"/>
                <w:lang w:eastAsia="ja-JP"/>
              </w:rPr>
              <w:t>R4-1812751</w:t>
            </w:r>
          </w:p>
          <w:p w14:paraId="492454F6" w14:textId="438A2CB6"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1DC4134" w14:textId="0DC8FA2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BE2794" w14:textId="2754EB35"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0141BE" w14:textId="240C752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77163D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015ED8" w14:textId="2411090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_n79</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69A07875" w14:textId="3C95038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3A013C" w14:textId="6CDD0D8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F23EB70"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R4-1814920</w:t>
            </w:r>
          </w:p>
          <w:p w14:paraId="684E47BE" w14:textId="4C5CEBE8"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E2321E9" w14:textId="5BCEEB0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4D8B1F9" w14:textId="6CFA8E46"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8307E7D" w14:textId="04BFAAA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7528DB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0712ABF" w14:textId="3513509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w:t>
            </w:r>
            <w:r w:rsidRPr="0079359E">
              <w:rPr>
                <w:rFonts w:ascii="Arial" w:eastAsia="Malgun Gothic" w:hAnsi="Arial" w:cs="Arial" w:hint="eastAsia"/>
                <w:sz w:val="16"/>
                <w:szCs w:val="16"/>
                <w:lang w:eastAsia="ko-KR"/>
              </w:rPr>
              <w:t>77A</w:t>
            </w:r>
          </w:p>
        </w:tc>
        <w:tc>
          <w:tcPr>
            <w:tcW w:w="1054" w:type="dxa"/>
            <w:tcBorders>
              <w:top w:val="single" w:sz="4" w:space="0" w:color="auto"/>
              <w:left w:val="single" w:sz="4" w:space="0" w:color="auto"/>
              <w:bottom w:val="single" w:sz="4" w:space="0" w:color="auto"/>
              <w:right w:val="single" w:sz="4" w:space="0" w:color="auto"/>
            </w:tcBorders>
          </w:tcPr>
          <w:p w14:paraId="4081E6D6" w14:textId="41068F3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81668C" w14:textId="6A6B4D0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6DFF282"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R4-1814926</w:t>
            </w:r>
          </w:p>
          <w:p w14:paraId="4947FBA6" w14:textId="717EB1D6"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98DF3A2" w14:textId="43C9448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5C87003" w14:textId="67CEB904"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57DD49D" w14:textId="0435A49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054324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2EE368C" w14:textId="291AB8E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_n78</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77AF5F37" w14:textId="01340BE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DE4B054" w14:textId="694DD0E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D9A6D72"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4F25C0">
              <w:rPr>
                <w:rFonts w:cs="Arial"/>
                <w:sz w:val="16"/>
                <w:szCs w:val="16"/>
                <w:lang w:eastAsia="ja-JP"/>
              </w:rPr>
              <w:t>R4-1812751</w:t>
            </w:r>
          </w:p>
          <w:p w14:paraId="694D36FE" w14:textId="5B178B75"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439C1E" w14:textId="5FEBAE6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C90FAE" w14:textId="19EA7DA1"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6B4573" w14:textId="1FB7BF7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222672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7B7413C" w14:textId="5CDD5B4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_n79</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3C4E5AF0" w14:textId="3304820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036F3F" w14:textId="004EDBC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F30BD59"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R4-1814920</w:t>
            </w:r>
          </w:p>
          <w:p w14:paraId="0FCF975C" w14:textId="13BC5F4A"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9EE653D" w14:textId="4CE2332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AE8D35" w14:textId="62A23B68" w:rsidR="003D2B62" w:rsidRDefault="003D2B62" w:rsidP="003D2B62">
            <w:pPr>
              <w:pStyle w:val="TAL"/>
              <w:rPr>
                <w:rFonts w:cs="Arial"/>
                <w:sz w:val="16"/>
                <w:szCs w:val="16"/>
                <w:lang w:eastAsia="ja-JP"/>
              </w:rPr>
            </w:pPr>
            <w:r w:rsidRPr="001741E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86BFEFF" w14:textId="37A1CDA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675EBC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A96665" w14:textId="74E28A1A" w:rsidR="003D2B62" w:rsidRPr="0079359E" w:rsidRDefault="003D2B62" w:rsidP="003D2B62">
            <w:pPr>
              <w:pStyle w:val="FP"/>
              <w:rPr>
                <w:rFonts w:ascii="Arial" w:eastAsia="Malgun Gothic" w:hAnsi="Arial" w:cs="Arial"/>
                <w:sz w:val="16"/>
                <w:szCs w:val="16"/>
                <w:lang w:eastAsia="ko-KR"/>
              </w:rPr>
            </w:pPr>
            <w:bookmarkStart w:id="1" w:name="_Hlk530991540"/>
            <w:r w:rsidRPr="0079359E">
              <w:rPr>
                <w:rFonts w:ascii="Arial" w:eastAsia="Malgun Gothic" w:hAnsi="Arial" w:cs="Arial"/>
                <w:sz w:val="16"/>
                <w:szCs w:val="16"/>
                <w:lang w:eastAsia="ko-KR"/>
              </w:rPr>
              <w:t>DC_1A-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A-4</w:t>
            </w:r>
            <w:r w:rsidRPr="0079359E">
              <w:rPr>
                <w:rFonts w:ascii="Arial" w:eastAsia="Malgun Gothic" w:hAnsi="Arial" w:cs="Arial" w:hint="eastAsia"/>
                <w:sz w:val="16"/>
                <w:szCs w:val="16"/>
                <w:lang w:eastAsia="ko-KR"/>
              </w:rPr>
              <w:t>1C</w:t>
            </w:r>
            <w:r w:rsidRPr="0079359E">
              <w:rPr>
                <w:rFonts w:ascii="Arial" w:eastAsia="Malgun Gothic" w:hAnsi="Arial" w:cs="Arial"/>
                <w:sz w:val="16"/>
                <w:szCs w:val="16"/>
                <w:lang w:eastAsia="ko-KR"/>
              </w:rPr>
              <w:t>_n</w:t>
            </w:r>
            <w:r w:rsidRPr="0079359E">
              <w:rPr>
                <w:rFonts w:ascii="Arial" w:eastAsia="Malgun Gothic" w:hAnsi="Arial" w:cs="Arial" w:hint="eastAsia"/>
                <w:sz w:val="16"/>
                <w:szCs w:val="16"/>
                <w:lang w:eastAsia="ko-KR"/>
              </w:rPr>
              <w:t>77A</w:t>
            </w:r>
          </w:p>
        </w:tc>
        <w:tc>
          <w:tcPr>
            <w:tcW w:w="1054" w:type="dxa"/>
            <w:tcBorders>
              <w:top w:val="single" w:sz="4" w:space="0" w:color="auto"/>
              <w:left w:val="single" w:sz="4" w:space="0" w:color="auto"/>
              <w:bottom w:val="single" w:sz="4" w:space="0" w:color="auto"/>
              <w:right w:val="single" w:sz="4" w:space="0" w:color="auto"/>
            </w:tcBorders>
          </w:tcPr>
          <w:p w14:paraId="44CA16D2" w14:textId="31D907B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7DA3FF2" w14:textId="171B2F3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AD3EF99" w14:textId="431524D8" w:rsidR="003D2B62" w:rsidRPr="00D767C0"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1F9B7B67" w14:textId="4341344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AD9E873" w14:textId="69A2E2C4" w:rsidR="003D2B62" w:rsidRDefault="003D2B62" w:rsidP="003D2B62">
            <w:pPr>
              <w:pStyle w:val="TAL"/>
              <w:rPr>
                <w:rFonts w:cs="Arial"/>
                <w:sz w:val="16"/>
                <w:szCs w:val="16"/>
                <w:lang w:eastAsia="ja-JP"/>
              </w:rPr>
            </w:pPr>
            <w:r w:rsidRPr="001741E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B748F1" w14:textId="2C6BC310" w:rsidR="003D2B62" w:rsidRDefault="00414B1E" w:rsidP="003D2B62">
            <w:pPr>
              <w:pStyle w:val="TAL"/>
              <w:rPr>
                <w:rFonts w:cs="Arial"/>
                <w:sz w:val="16"/>
                <w:szCs w:val="16"/>
                <w:lang w:eastAsia="ja-JP"/>
              </w:rPr>
            </w:pPr>
            <w:r>
              <w:rPr>
                <w:rFonts w:cs="Arial"/>
                <w:sz w:val="16"/>
                <w:szCs w:val="16"/>
                <w:lang w:eastAsia="ja-JP"/>
              </w:rPr>
              <w:t>Completed at RAN #82</w:t>
            </w:r>
          </w:p>
        </w:tc>
      </w:tr>
      <w:bookmarkEnd w:id="1"/>
      <w:tr w:rsidR="003D2B62" w:rsidRPr="00432C06" w14:paraId="3C4CB6D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1D66D6" w14:textId="660F7C4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A-4</w:t>
            </w:r>
            <w:r w:rsidRPr="0079359E">
              <w:rPr>
                <w:rFonts w:ascii="Arial" w:eastAsia="Malgun Gothic" w:hAnsi="Arial" w:cs="Arial" w:hint="eastAsia"/>
                <w:sz w:val="16"/>
                <w:szCs w:val="16"/>
                <w:lang w:eastAsia="ko-KR"/>
              </w:rPr>
              <w:t>1C</w:t>
            </w:r>
            <w:r w:rsidRPr="0079359E">
              <w:rPr>
                <w:rFonts w:ascii="Arial" w:eastAsia="Malgun Gothic" w:hAnsi="Arial" w:cs="Arial"/>
                <w:sz w:val="16"/>
                <w:szCs w:val="16"/>
                <w:lang w:eastAsia="ko-KR"/>
              </w:rPr>
              <w:t>_n</w:t>
            </w:r>
            <w:r w:rsidRPr="0079359E">
              <w:rPr>
                <w:rFonts w:ascii="Arial" w:eastAsia="Malgun Gothic" w:hAnsi="Arial" w:cs="Arial" w:hint="eastAsia"/>
                <w:sz w:val="16"/>
                <w:szCs w:val="16"/>
                <w:lang w:eastAsia="ko-KR"/>
              </w:rPr>
              <w:t>78A</w:t>
            </w:r>
          </w:p>
        </w:tc>
        <w:tc>
          <w:tcPr>
            <w:tcW w:w="1054" w:type="dxa"/>
            <w:tcBorders>
              <w:top w:val="single" w:sz="4" w:space="0" w:color="auto"/>
              <w:left w:val="single" w:sz="4" w:space="0" w:color="auto"/>
              <w:bottom w:val="single" w:sz="4" w:space="0" w:color="auto"/>
              <w:right w:val="single" w:sz="4" w:space="0" w:color="auto"/>
            </w:tcBorders>
          </w:tcPr>
          <w:p w14:paraId="2AFF03D9" w14:textId="7B2044C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436916" w14:textId="33820A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9232EE1" w14:textId="635FD4F4"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55CA6F4A" w14:textId="43D8131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1C45F8" w14:textId="1224CA4B" w:rsidR="003D2B62" w:rsidRDefault="003D2B62" w:rsidP="003D2B62">
            <w:pPr>
              <w:pStyle w:val="TAL"/>
              <w:rPr>
                <w:rFonts w:cs="Arial"/>
                <w:sz w:val="16"/>
                <w:szCs w:val="16"/>
                <w:lang w:eastAsia="ja-JP"/>
              </w:rPr>
            </w:pPr>
            <w:r w:rsidRPr="001741E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B51E00" w14:textId="1F5AB95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FC37D6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1FED968" w14:textId="69ADE18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A-4</w:t>
            </w:r>
            <w:r w:rsidRPr="0079359E">
              <w:rPr>
                <w:rFonts w:ascii="Arial" w:eastAsia="Malgun Gothic" w:hAnsi="Arial" w:cs="Arial" w:hint="eastAsia"/>
                <w:sz w:val="16"/>
                <w:szCs w:val="16"/>
                <w:lang w:eastAsia="ko-KR"/>
              </w:rPr>
              <w:t>1C</w:t>
            </w:r>
            <w:r w:rsidRPr="0079359E">
              <w:rPr>
                <w:rFonts w:ascii="Arial" w:eastAsia="Malgun Gothic" w:hAnsi="Arial" w:cs="Arial"/>
                <w:sz w:val="16"/>
                <w:szCs w:val="16"/>
                <w:lang w:eastAsia="ko-KR"/>
              </w:rPr>
              <w:t>_n79</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18E738B6" w14:textId="4EB107F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9774DFE" w14:textId="7FC1055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0F80C18" w14:textId="1501747E"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76F4FA9D" w14:textId="45FC355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3F49A7" w14:textId="214554F0" w:rsidR="003D2B62" w:rsidRDefault="003D2B62" w:rsidP="003D2B62">
            <w:pPr>
              <w:pStyle w:val="TAL"/>
              <w:rPr>
                <w:rFonts w:cs="Arial"/>
                <w:sz w:val="16"/>
                <w:szCs w:val="16"/>
                <w:lang w:eastAsia="ja-JP"/>
              </w:rPr>
            </w:pPr>
            <w:r w:rsidRPr="001741E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9F965CF" w14:textId="456CF033" w:rsidR="003D2B62" w:rsidRDefault="00414B1E" w:rsidP="003D2B62">
            <w:pPr>
              <w:pStyle w:val="TAL"/>
              <w:rPr>
                <w:rFonts w:cs="Arial"/>
                <w:sz w:val="16"/>
                <w:szCs w:val="16"/>
                <w:lang w:eastAsia="ja-JP"/>
              </w:rPr>
            </w:pPr>
            <w:r>
              <w:rPr>
                <w:rFonts w:cs="Arial"/>
                <w:sz w:val="16"/>
                <w:szCs w:val="16"/>
                <w:lang w:eastAsia="ja-JP"/>
              </w:rPr>
              <w:t>Completed at RAN #82</w:t>
            </w:r>
          </w:p>
        </w:tc>
      </w:tr>
      <w:tr w:rsidR="002D6494" w:rsidRPr="00432C06" w14:paraId="351D288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84E5F48" w14:textId="3AA7F8B7" w:rsidR="002D6494" w:rsidRPr="0079359E" w:rsidRDefault="002D6494" w:rsidP="002D6494">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DC_2A-7A-66A_n78A</w:t>
            </w:r>
          </w:p>
        </w:tc>
        <w:tc>
          <w:tcPr>
            <w:tcW w:w="1054" w:type="dxa"/>
            <w:tcBorders>
              <w:top w:val="single" w:sz="4" w:space="0" w:color="auto"/>
              <w:left w:val="single" w:sz="4" w:space="0" w:color="auto"/>
              <w:bottom w:val="single" w:sz="4" w:space="0" w:color="auto"/>
              <w:right w:val="single" w:sz="4" w:space="0" w:color="auto"/>
            </w:tcBorders>
            <w:vAlign w:val="center"/>
          </w:tcPr>
          <w:p w14:paraId="51AA372E" w14:textId="58FD5720" w:rsidR="002D6494" w:rsidRPr="0079359E" w:rsidRDefault="002D6494" w:rsidP="002D6494">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A13BA61" w14:textId="0A044DE1" w:rsidR="002D6494" w:rsidRPr="0079359E" w:rsidRDefault="002D6494" w:rsidP="002D6494">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 xml:space="preserve">Liu </w:t>
            </w:r>
            <w:proofErr w:type="spellStart"/>
            <w:r w:rsidRPr="0079359E">
              <w:rPr>
                <w:rFonts w:ascii="Arial" w:eastAsia="Malgun Gothic" w:hAnsi="Arial" w:cs="Arial"/>
                <w:sz w:val="16"/>
                <w:szCs w:val="16"/>
                <w:lang w:eastAsia="ko-KR"/>
              </w:rPr>
              <w:t>Liehai</w:t>
            </w:r>
            <w:proofErr w:type="spellEnd"/>
            <w:r w:rsidRPr="0079359E">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31E1C679" w14:textId="02D7BCE4" w:rsidR="002D6494" w:rsidRPr="00E64C8B" w:rsidRDefault="00786F72" w:rsidP="002D6494">
            <w:pPr>
              <w:pStyle w:val="TAL"/>
              <w:rPr>
                <w:rFonts w:cs="Arial"/>
                <w:sz w:val="16"/>
                <w:szCs w:val="16"/>
                <w:lang w:eastAsia="ja-JP"/>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D87E261" w14:textId="3C91683A" w:rsidR="002D6494" w:rsidRDefault="002D6494" w:rsidP="002D6494">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1047596" w14:textId="581FEB93" w:rsidR="002D6494" w:rsidRDefault="002D6494" w:rsidP="002D6494">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31FC6DF" w14:textId="20CB5059" w:rsidR="002D6494" w:rsidRDefault="002D6494" w:rsidP="002D6494">
            <w:pPr>
              <w:pStyle w:val="TAL"/>
              <w:rPr>
                <w:rFonts w:cs="Arial"/>
                <w:sz w:val="16"/>
                <w:szCs w:val="16"/>
                <w:lang w:eastAsia="ja-JP"/>
              </w:rPr>
            </w:pPr>
            <w:r>
              <w:rPr>
                <w:rFonts w:cs="Arial"/>
                <w:sz w:val="16"/>
                <w:szCs w:val="16"/>
                <w:lang w:eastAsia="ja-JP"/>
              </w:rPr>
              <w:t>Work not started</w:t>
            </w:r>
          </w:p>
        </w:tc>
      </w:tr>
      <w:tr w:rsidR="003D2B62" w:rsidRPr="005B68EC" w14:paraId="09CB6BC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6F6527" w14:textId="76C6BBB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DL_2A-66C-(n)71B_UL_(n)71B</w:t>
            </w:r>
          </w:p>
        </w:tc>
        <w:tc>
          <w:tcPr>
            <w:tcW w:w="1054" w:type="dxa"/>
            <w:tcBorders>
              <w:top w:val="single" w:sz="4" w:space="0" w:color="auto"/>
              <w:left w:val="single" w:sz="4" w:space="0" w:color="auto"/>
              <w:bottom w:val="single" w:sz="4" w:space="0" w:color="auto"/>
              <w:right w:val="single" w:sz="4" w:space="0" w:color="auto"/>
            </w:tcBorders>
          </w:tcPr>
          <w:p w14:paraId="48884FC0" w14:textId="53CA06A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06856A3" w14:textId="086D967A" w:rsidR="003D2B62" w:rsidRPr="00791D75" w:rsidRDefault="003D2B62" w:rsidP="003D2B62">
            <w:pPr>
              <w:pStyle w:val="FP"/>
              <w:rPr>
                <w:rFonts w:ascii="Arial" w:eastAsia="Malgun Gothic" w:hAnsi="Arial" w:cs="Arial"/>
                <w:sz w:val="16"/>
                <w:szCs w:val="16"/>
                <w:lang w:val="sv-SE" w:eastAsia="ko-KR"/>
              </w:rPr>
            </w:pPr>
            <w:r w:rsidRPr="00791D75">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2DD0758C" w14:textId="146ADA8D" w:rsidR="003D2B62" w:rsidRPr="00E64C8B" w:rsidRDefault="003D2B62" w:rsidP="003D2B62">
            <w:pPr>
              <w:pStyle w:val="TAL"/>
              <w:rPr>
                <w:rFonts w:cs="Arial"/>
                <w:sz w:val="16"/>
                <w:szCs w:val="16"/>
                <w:lang w:eastAsia="ja-JP"/>
              </w:rPr>
            </w:pPr>
            <w:r>
              <w:rPr>
                <w:rFonts w:cs="Arial"/>
                <w:sz w:val="16"/>
                <w:szCs w:val="16"/>
                <w:lang w:eastAsia="ja-JP"/>
              </w:rPr>
              <w:t>38.101-3</w:t>
            </w:r>
            <w:r w:rsidRPr="00E64C8B">
              <w:rPr>
                <w:rFonts w:cs="Arial"/>
                <w:sz w:val="16"/>
                <w:szCs w:val="16"/>
                <w:lang w:eastAsia="ja-JP"/>
              </w:rPr>
              <w:t>: R4-18</w:t>
            </w:r>
            <w:r w:rsidRPr="00E64C8B">
              <w:rPr>
                <w:rFonts w:cs="Arial" w:hint="eastAsia"/>
                <w:sz w:val="16"/>
                <w:szCs w:val="16"/>
                <w:lang w:eastAsia="ja-JP"/>
              </w:rPr>
              <w:t>13826</w:t>
            </w:r>
            <w:r>
              <w:rPr>
                <w:rFonts w:cs="Arial"/>
                <w:sz w:val="16"/>
                <w:szCs w:val="16"/>
                <w:lang w:eastAsia="ja-JP"/>
              </w:rPr>
              <w:t xml:space="preserve">, </w:t>
            </w:r>
            <w:r w:rsidRPr="006D100C">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313A3688" w14:textId="32781232" w:rsidR="003D2B62" w:rsidRPr="005B68EC" w:rsidRDefault="003D2B62" w:rsidP="003D2B62">
            <w:pPr>
              <w:pStyle w:val="TAL"/>
              <w:rPr>
                <w:rFonts w:cs="Arial"/>
                <w:sz w:val="16"/>
                <w:szCs w:val="16"/>
                <w:lang w:val="sv-SE"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14ABB80" w14:textId="109FF8E6" w:rsidR="003D2B62" w:rsidRPr="005B68EC" w:rsidRDefault="003D2B62" w:rsidP="003D2B62">
            <w:pPr>
              <w:pStyle w:val="TAL"/>
              <w:rPr>
                <w:rFonts w:cs="Arial"/>
                <w:sz w:val="16"/>
                <w:szCs w:val="16"/>
                <w:lang w:val="sv-SE" w:eastAsia="ja-JP"/>
              </w:rPr>
            </w:pPr>
            <w:r w:rsidRPr="0006126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B07EAE7" w14:textId="7A836EA1" w:rsidR="003D2B62" w:rsidRPr="005B68EC" w:rsidRDefault="00414B1E" w:rsidP="003D2B62">
            <w:pPr>
              <w:pStyle w:val="TAL"/>
              <w:rPr>
                <w:rFonts w:cs="Arial"/>
                <w:sz w:val="16"/>
                <w:szCs w:val="16"/>
                <w:lang w:val="sv-SE" w:eastAsia="ja-JP"/>
              </w:rPr>
            </w:pPr>
            <w:r>
              <w:rPr>
                <w:rFonts w:cs="Arial"/>
                <w:sz w:val="16"/>
                <w:szCs w:val="16"/>
                <w:lang w:eastAsia="ja-JP"/>
              </w:rPr>
              <w:t>Completed at RAN #82</w:t>
            </w:r>
          </w:p>
        </w:tc>
      </w:tr>
      <w:tr w:rsidR="003D2B62" w:rsidRPr="00791D75" w14:paraId="5264542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62A656" w14:textId="027C8F2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DL_2A-66C-(n)71B_UL_66A-n71A</w:t>
            </w:r>
          </w:p>
        </w:tc>
        <w:tc>
          <w:tcPr>
            <w:tcW w:w="1054" w:type="dxa"/>
            <w:tcBorders>
              <w:top w:val="single" w:sz="4" w:space="0" w:color="auto"/>
              <w:left w:val="single" w:sz="4" w:space="0" w:color="auto"/>
              <w:bottom w:val="single" w:sz="4" w:space="0" w:color="auto"/>
              <w:right w:val="single" w:sz="4" w:space="0" w:color="auto"/>
            </w:tcBorders>
          </w:tcPr>
          <w:p w14:paraId="75940B9A" w14:textId="093AE86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B8E1565" w14:textId="33F1A130" w:rsidR="003D2B62" w:rsidRPr="00791D75" w:rsidRDefault="003D2B62" w:rsidP="003D2B62">
            <w:pPr>
              <w:pStyle w:val="FP"/>
              <w:rPr>
                <w:rFonts w:ascii="Arial" w:eastAsia="Malgun Gothic" w:hAnsi="Arial" w:cs="Arial"/>
                <w:sz w:val="16"/>
                <w:szCs w:val="16"/>
                <w:lang w:val="sv-SE" w:eastAsia="ko-KR"/>
              </w:rPr>
            </w:pPr>
            <w:r w:rsidRPr="00791D75">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24D7A6AC" w14:textId="74276C1A" w:rsidR="003D2B62" w:rsidRPr="00E64C8B" w:rsidRDefault="003D2B62" w:rsidP="003D2B62">
            <w:pPr>
              <w:pStyle w:val="TAL"/>
              <w:rPr>
                <w:rFonts w:cs="Arial"/>
                <w:sz w:val="16"/>
                <w:szCs w:val="16"/>
                <w:lang w:eastAsia="ja-JP"/>
              </w:rPr>
            </w:pPr>
            <w:r w:rsidRPr="005625C7">
              <w:rPr>
                <w:rFonts w:cs="Arial"/>
                <w:sz w:val="16"/>
                <w:szCs w:val="16"/>
                <w:lang w:eastAsia="ja-JP"/>
              </w:rPr>
              <w:t>38.101-3: R4-18</w:t>
            </w:r>
            <w:r w:rsidRPr="005625C7">
              <w:rPr>
                <w:rFonts w:cs="Arial" w:hint="eastAsia"/>
                <w:sz w:val="16"/>
                <w:szCs w:val="16"/>
                <w:lang w:eastAsia="ja-JP"/>
              </w:rPr>
              <w:t>13826</w:t>
            </w:r>
            <w:r w:rsidRPr="005625C7">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021EC4E" w14:textId="42A6C724" w:rsidR="003D2B62" w:rsidRPr="005B68EC" w:rsidRDefault="003D2B62" w:rsidP="003D2B62">
            <w:pPr>
              <w:pStyle w:val="TAL"/>
              <w:rPr>
                <w:rFonts w:cs="Arial"/>
                <w:sz w:val="16"/>
                <w:szCs w:val="16"/>
                <w:lang w:val="sv-SE"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731B51" w14:textId="2CC2AA61" w:rsidR="003D2B62" w:rsidRPr="005B68EC" w:rsidRDefault="003D2B62" w:rsidP="003D2B62">
            <w:pPr>
              <w:pStyle w:val="TAL"/>
              <w:rPr>
                <w:rFonts w:cs="Arial"/>
                <w:sz w:val="16"/>
                <w:szCs w:val="16"/>
                <w:lang w:val="sv-SE" w:eastAsia="ja-JP"/>
              </w:rPr>
            </w:pPr>
            <w:r w:rsidRPr="0006126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AEBC7FF" w14:textId="45865927" w:rsidR="003D2B62" w:rsidRPr="005B68EC" w:rsidRDefault="00414B1E" w:rsidP="003D2B62">
            <w:pPr>
              <w:pStyle w:val="TAL"/>
              <w:rPr>
                <w:rFonts w:cs="Arial"/>
                <w:sz w:val="16"/>
                <w:szCs w:val="16"/>
                <w:lang w:val="sv-SE" w:eastAsia="ja-JP"/>
              </w:rPr>
            </w:pPr>
            <w:r>
              <w:rPr>
                <w:rFonts w:cs="Arial"/>
                <w:sz w:val="16"/>
                <w:szCs w:val="16"/>
                <w:lang w:eastAsia="ja-JP"/>
              </w:rPr>
              <w:t>Completed at RAN #82</w:t>
            </w:r>
          </w:p>
        </w:tc>
      </w:tr>
      <w:tr w:rsidR="003D2B62" w:rsidRPr="00791D75" w14:paraId="642CE43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709EA2" w14:textId="293BCF9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DL_2A-66C-(n)71B_UL_2A-n71A</w:t>
            </w:r>
          </w:p>
        </w:tc>
        <w:tc>
          <w:tcPr>
            <w:tcW w:w="1054" w:type="dxa"/>
            <w:tcBorders>
              <w:top w:val="single" w:sz="4" w:space="0" w:color="auto"/>
              <w:left w:val="single" w:sz="4" w:space="0" w:color="auto"/>
              <w:bottom w:val="single" w:sz="4" w:space="0" w:color="auto"/>
              <w:right w:val="single" w:sz="4" w:space="0" w:color="auto"/>
            </w:tcBorders>
          </w:tcPr>
          <w:p w14:paraId="16829874" w14:textId="7696F9B7"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1F4753" w14:textId="18F6CDFB" w:rsidR="003D2B62" w:rsidRPr="00791D75" w:rsidRDefault="003D2B62" w:rsidP="003D2B62">
            <w:pPr>
              <w:pStyle w:val="FP"/>
              <w:rPr>
                <w:rFonts w:ascii="Arial" w:eastAsia="Malgun Gothic" w:hAnsi="Arial" w:cs="Arial"/>
                <w:sz w:val="16"/>
                <w:szCs w:val="16"/>
                <w:lang w:val="sv-SE" w:eastAsia="ko-KR"/>
              </w:rPr>
            </w:pPr>
            <w:r w:rsidRPr="00791D75">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6A0002EE" w14:textId="51FCC5D0" w:rsidR="003D2B62" w:rsidRPr="00E64C8B" w:rsidRDefault="003D2B62" w:rsidP="003D2B62">
            <w:pPr>
              <w:pStyle w:val="TAL"/>
              <w:rPr>
                <w:rFonts w:cs="Arial"/>
                <w:sz w:val="16"/>
                <w:szCs w:val="16"/>
                <w:lang w:eastAsia="ja-JP"/>
              </w:rPr>
            </w:pPr>
            <w:r w:rsidRPr="005625C7">
              <w:rPr>
                <w:rFonts w:cs="Arial"/>
                <w:sz w:val="16"/>
                <w:szCs w:val="16"/>
                <w:lang w:eastAsia="ja-JP"/>
              </w:rPr>
              <w:t>38.101-3: R4-18</w:t>
            </w:r>
            <w:r w:rsidRPr="005625C7">
              <w:rPr>
                <w:rFonts w:cs="Arial" w:hint="eastAsia"/>
                <w:sz w:val="16"/>
                <w:szCs w:val="16"/>
                <w:lang w:eastAsia="ja-JP"/>
              </w:rPr>
              <w:t>13826</w:t>
            </w:r>
            <w:r w:rsidRPr="005625C7">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D7D651E" w14:textId="2F7934C5" w:rsidR="003D2B62" w:rsidRPr="005B68EC" w:rsidRDefault="003D2B62" w:rsidP="003D2B62">
            <w:pPr>
              <w:pStyle w:val="TAL"/>
              <w:rPr>
                <w:rFonts w:cs="Arial"/>
                <w:sz w:val="16"/>
                <w:szCs w:val="16"/>
                <w:lang w:val="sv-SE"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E9CDEA7" w14:textId="355675BA" w:rsidR="003D2B62" w:rsidRPr="005B68EC" w:rsidRDefault="003D2B62" w:rsidP="003D2B62">
            <w:pPr>
              <w:pStyle w:val="TAL"/>
              <w:rPr>
                <w:rFonts w:cs="Arial"/>
                <w:sz w:val="16"/>
                <w:szCs w:val="16"/>
                <w:lang w:val="sv-SE" w:eastAsia="ja-JP"/>
              </w:rPr>
            </w:pPr>
            <w:r w:rsidRPr="0006126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31693B3" w14:textId="6301DA14" w:rsidR="003D2B62" w:rsidRPr="005B68EC" w:rsidRDefault="00414B1E" w:rsidP="003D2B62">
            <w:pPr>
              <w:pStyle w:val="TAL"/>
              <w:rPr>
                <w:rFonts w:cs="Arial"/>
                <w:sz w:val="16"/>
                <w:szCs w:val="16"/>
                <w:lang w:val="sv-SE" w:eastAsia="ja-JP"/>
              </w:rPr>
            </w:pPr>
            <w:r>
              <w:rPr>
                <w:rFonts w:cs="Arial"/>
                <w:sz w:val="16"/>
                <w:szCs w:val="16"/>
                <w:lang w:eastAsia="ja-JP"/>
              </w:rPr>
              <w:t>Completed at RAN #82</w:t>
            </w:r>
          </w:p>
        </w:tc>
      </w:tr>
      <w:tr w:rsidR="003D2B62" w:rsidRPr="00791D75" w14:paraId="22721F3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67B0B1" w14:textId="0F23E0F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DL_2A-66A-(n)71AA_UL_(n)71B</w:t>
            </w:r>
          </w:p>
        </w:tc>
        <w:tc>
          <w:tcPr>
            <w:tcW w:w="1054" w:type="dxa"/>
            <w:tcBorders>
              <w:top w:val="single" w:sz="4" w:space="0" w:color="auto"/>
              <w:left w:val="single" w:sz="4" w:space="0" w:color="auto"/>
              <w:bottom w:val="single" w:sz="4" w:space="0" w:color="auto"/>
              <w:right w:val="single" w:sz="4" w:space="0" w:color="auto"/>
            </w:tcBorders>
          </w:tcPr>
          <w:p w14:paraId="0DF26E0A" w14:textId="6E7B0E3E"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874334D" w14:textId="01DE538B" w:rsidR="003D2B62" w:rsidRPr="00791D75" w:rsidRDefault="003D2B62" w:rsidP="003D2B62">
            <w:pPr>
              <w:pStyle w:val="FP"/>
              <w:rPr>
                <w:rFonts w:ascii="Arial" w:eastAsia="Malgun Gothic" w:hAnsi="Arial" w:cs="Arial"/>
                <w:sz w:val="16"/>
                <w:szCs w:val="16"/>
                <w:lang w:val="sv-SE" w:eastAsia="ko-KR"/>
              </w:rPr>
            </w:pPr>
            <w:r w:rsidRPr="00791D75">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5C6D00A3" w14:textId="77777777" w:rsidR="003D2B62" w:rsidRDefault="003D2B62" w:rsidP="003D2B62">
            <w:pPr>
              <w:pStyle w:val="TAL"/>
              <w:rPr>
                <w:rFonts w:cs="Arial"/>
                <w:sz w:val="16"/>
                <w:szCs w:val="16"/>
                <w:lang w:eastAsia="ja-JP"/>
              </w:rPr>
            </w:pPr>
            <w:r w:rsidRPr="00E64C8B">
              <w:rPr>
                <w:rFonts w:cs="Arial"/>
                <w:sz w:val="16"/>
                <w:szCs w:val="16"/>
                <w:lang w:eastAsia="ja-JP"/>
              </w:rPr>
              <w:t>37.716-31-11: R4-181</w:t>
            </w:r>
            <w:r>
              <w:rPr>
                <w:rFonts w:cs="Arial"/>
                <w:sz w:val="16"/>
                <w:szCs w:val="16"/>
                <w:lang w:eastAsia="ja-JP"/>
              </w:rPr>
              <w:t>3776</w:t>
            </w:r>
          </w:p>
          <w:p w14:paraId="0CE0D742" w14:textId="262F0177" w:rsidR="003D2B62" w:rsidRPr="005B68EC" w:rsidRDefault="003D2B62" w:rsidP="003D2B62">
            <w:pPr>
              <w:pStyle w:val="TAL"/>
              <w:rPr>
                <w:rFonts w:cs="Arial"/>
                <w:color w:val="000000"/>
                <w:sz w:val="16"/>
                <w:szCs w:val="16"/>
                <w:lang w:val="sv-SE"/>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8AEC0FD" w14:textId="25DFF158" w:rsidR="003D2B62" w:rsidRPr="005B68EC" w:rsidRDefault="003D2B62" w:rsidP="003D2B62">
            <w:pPr>
              <w:pStyle w:val="TAL"/>
              <w:rPr>
                <w:rFonts w:cs="Arial"/>
                <w:sz w:val="16"/>
                <w:szCs w:val="16"/>
                <w:lang w:val="sv-SE"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2E84B9" w14:textId="0150A5F9" w:rsidR="003D2B62" w:rsidRPr="005B68EC" w:rsidRDefault="003D2B62" w:rsidP="003D2B62">
            <w:pPr>
              <w:pStyle w:val="TAL"/>
              <w:rPr>
                <w:rFonts w:cs="Arial"/>
                <w:sz w:val="16"/>
                <w:szCs w:val="16"/>
                <w:lang w:val="sv-SE" w:eastAsia="ja-JP"/>
              </w:rPr>
            </w:pPr>
            <w:r w:rsidRPr="0006126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A68CBE" w14:textId="0F4B847C" w:rsidR="003D2B62" w:rsidRPr="005B68EC" w:rsidRDefault="00414B1E" w:rsidP="003D2B62">
            <w:pPr>
              <w:pStyle w:val="TAL"/>
              <w:rPr>
                <w:rFonts w:cs="Arial"/>
                <w:sz w:val="16"/>
                <w:szCs w:val="16"/>
                <w:lang w:val="sv-SE" w:eastAsia="ja-JP"/>
              </w:rPr>
            </w:pPr>
            <w:r>
              <w:rPr>
                <w:rFonts w:cs="Arial"/>
                <w:sz w:val="16"/>
                <w:szCs w:val="16"/>
                <w:lang w:eastAsia="ja-JP"/>
              </w:rPr>
              <w:t>Completed at RAN #82</w:t>
            </w:r>
          </w:p>
        </w:tc>
      </w:tr>
      <w:tr w:rsidR="003D2B62" w:rsidRPr="00791D75" w14:paraId="1C79063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8D49F8" w14:textId="69EF2F8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DL_2A-66A-(n)71AA_UL_66A_n71A</w:t>
            </w:r>
          </w:p>
        </w:tc>
        <w:tc>
          <w:tcPr>
            <w:tcW w:w="1054" w:type="dxa"/>
            <w:tcBorders>
              <w:top w:val="single" w:sz="4" w:space="0" w:color="auto"/>
              <w:left w:val="single" w:sz="4" w:space="0" w:color="auto"/>
              <w:bottom w:val="single" w:sz="4" w:space="0" w:color="auto"/>
              <w:right w:val="single" w:sz="4" w:space="0" w:color="auto"/>
            </w:tcBorders>
          </w:tcPr>
          <w:p w14:paraId="505B6172" w14:textId="17FF7B48"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CB62EA6" w14:textId="3F292AD6" w:rsidR="003D2B62" w:rsidRPr="00791D75" w:rsidRDefault="003D2B62" w:rsidP="003D2B62">
            <w:pPr>
              <w:pStyle w:val="FP"/>
              <w:rPr>
                <w:rFonts w:ascii="Arial" w:eastAsia="Malgun Gothic" w:hAnsi="Arial" w:cs="Arial"/>
                <w:sz w:val="16"/>
                <w:szCs w:val="16"/>
                <w:lang w:val="sv-SE" w:eastAsia="ko-KR"/>
              </w:rPr>
            </w:pPr>
            <w:r w:rsidRPr="00791D75">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0C11A63E" w14:textId="77777777" w:rsidR="003D2B62" w:rsidRDefault="003D2B62" w:rsidP="003D2B62">
            <w:pPr>
              <w:pStyle w:val="TAL"/>
              <w:rPr>
                <w:rFonts w:cs="Arial"/>
                <w:sz w:val="16"/>
                <w:szCs w:val="16"/>
                <w:lang w:eastAsia="ja-JP"/>
              </w:rPr>
            </w:pPr>
            <w:r w:rsidRPr="00E64C8B">
              <w:rPr>
                <w:rFonts w:cs="Arial"/>
                <w:sz w:val="16"/>
                <w:szCs w:val="16"/>
                <w:lang w:eastAsia="ja-JP"/>
              </w:rPr>
              <w:t>37.716-31-11: R4-181</w:t>
            </w:r>
            <w:r>
              <w:rPr>
                <w:rFonts w:cs="Arial"/>
                <w:sz w:val="16"/>
                <w:szCs w:val="16"/>
                <w:lang w:eastAsia="ja-JP"/>
              </w:rPr>
              <w:t>3776</w:t>
            </w:r>
          </w:p>
          <w:p w14:paraId="54288725" w14:textId="70AE81E4" w:rsidR="003D2B62" w:rsidRPr="005B68EC" w:rsidRDefault="003D2B62" w:rsidP="003D2B62">
            <w:pPr>
              <w:pStyle w:val="TAL"/>
              <w:rPr>
                <w:rFonts w:cs="Arial"/>
                <w:color w:val="000000"/>
                <w:sz w:val="16"/>
                <w:szCs w:val="16"/>
                <w:lang w:val="sv-SE"/>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1D58569" w14:textId="040D3A7E" w:rsidR="003D2B62" w:rsidRPr="005B68EC" w:rsidRDefault="003D2B62" w:rsidP="003D2B62">
            <w:pPr>
              <w:pStyle w:val="TAL"/>
              <w:rPr>
                <w:rFonts w:cs="Arial"/>
                <w:sz w:val="16"/>
                <w:szCs w:val="16"/>
                <w:lang w:val="sv-SE"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76BE75B" w14:textId="1415FBD7" w:rsidR="003D2B62" w:rsidRPr="005B68EC" w:rsidRDefault="003D2B62" w:rsidP="003D2B62">
            <w:pPr>
              <w:pStyle w:val="TAL"/>
              <w:rPr>
                <w:rFonts w:cs="Arial"/>
                <w:sz w:val="16"/>
                <w:szCs w:val="16"/>
                <w:lang w:val="sv-SE" w:eastAsia="ja-JP"/>
              </w:rPr>
            </w:pPr>
            <w:r w:rsidRPr="0006126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1978293" w14:textId="5BA732ED" w:rsidR="003D2B62" w:rsidRPr="005B68EC" w:rsidRDefault="00414B1E" w:rsidP="003D2B62">
            <w:pPr>
              <w:pStyle w:val="TAL"/>
              <w:rPr>
                <w:rFonts w:cs="Arial"/>
                <w:sz w:val="16"/>
                <w:szCs w:val="16"/>
                <w:lang w:val="sv-SE" w:eastAsia="ja-JP"/>
              </w:rPr>
            </w:pPr>
            <w:r>
              <w:rPr>
                <w:rFonts w:cs="Arial"/>
                <w:sz w:val="16"/>
                <w:szCs w:val="16"/>
                <w:lang w:eastAsia="ja-JP"/>
              </w:rPr>
              <w:t>Completed at RAN #82</w:t>
            </w:r>
          </w:p>
        </w:tc>
      </w:tr>
      <w:tr w:rsidR="003D2B62" w:rsidRPr="00791D75" w14:paraId="405F7CA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34FB29" w14:textId="2A3E06B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DL_2A-66A-(n)71AA_UL_2A_n71A</w:t>
            </w:r>
          </w:p>
        </w:tc>
        <w:tc>
          <w:tcPr>
            <w:tcW w:w="1054" w:type="dxa"/>
            <w:tcBorders>
              <w:top w:val="single" w:sz="4" w:space="0" w:color="auto"/>
              <w:left w:val="single" w:sz="4" w:space="0" w:color="auto"/>
              <w:bottom w:val="single" w:sz="4" w:space="0" w:color="auto"/>
              <w:right w:val="single" w:sz="4" w:space="0" w:color="auto"/>
            </w:tcBorders>
          </w:tcPr>
          <w:p w14:paraId="11942472" w14:textId="28951BA3"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B46E700" w14:textId="7B51FEAC" w:rsidR="003D2B62" w:rsidRPr="00791D75" w:rsidRDefault="003D2B62" w:rsidP="003D2B62">
            <w:pPr>
              <w:pStyle w:val="FP"/>
              <w:rPr>
                <w:rFonts w:ascii="Arial" w:eastAsia="Malgun Gothic" w:hAnsi="Arial" w:cs="Arial"/>
                <w:sz w:val="16"/>
                <w:szCs w:val="16"/>
                <w:lang w:val="sv-SE" w:eastAsia="ko-KR"/>
              </w:rPr>
            </w:pPr>
            <w:r w:rsidRPr="00791D75">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11B72735" w14:textId="77777777" w:rsidR="003D2B62" w:rsidRDefault="003D2B62" w:rsidP="003D2B62">
            <w:pPr>
              <w:pStyle w:val="TAL"/>
              <w:rPr>
                <w:rFonts w:cs="Arial"/>
                <w:sz w:val="16"/>
                <w:szCs w:val="16"/>
                <w:lang w:eastAsia="ja-JP"/>
              </w:rPr>
            </w:pPr>
            <w:r w:rsidRPr="00E64C8B">
              <w:rPr>
                <w:rFonts w:cs="Arial"/>
                <w:sz w:val="16"/>
                <w:szCs w:val="16"/>
                <w:lang w:eastAsia="ja-JP"/>
              </w:rPr>
              <w:t>37.716-31-11: R4-181</w:t>
            </w:r>
            <w:r>
              <w:rPr>
                <w:rFonts w:cs="Arial"/>
                <w:sz w:val="16"/>
                <w:szCs w:val="16"/>
                <w:lang w:eastAsia="ja-JP"/>
              </w:rPr>
              <w:t>3776</w:t>
            </w:r>
          </w:p>
          <w:p w14:paraId="6A18F70A" w14:textId="054C5544" w:rsidR="003D2B62" w:rsidRPr="005B68EC" w:rsidRDefault="003D2B62" w:rsidP="003D2B62">
            <w:pPr>
              <w:pStyle w:val="TAL"/>
              <w:rPr>
                <w:rFonts w:cs="Arial"/>
                <w:color w:val="000000"/>
                <w:sz w:val="16"/>
                <w:szCs w:val="16"/>
                <w:lang w:val="sv-SE"/>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ACA2734" w14:textId="085ACB8B" w:rsidR="003D2B62" w:rsidRPr="005B68EC" w:rsidRDefault="003D2B62" w:rsidP="003D2B62">
            <w:pPr>
              <w:pStyle w:val="TAL"/>
              <w:rPr>
                <w:rFonts w:cs="Arial"/>
                <w:sz w:val="16"/>
                <w:szCs w:val="16"/>
                <w:lang w:val="sv-SE"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84ED74D" w14:textId="69FA46F5" w:rsidR="003D2B62" w:rsidRPr="005B68EC" w:rsidRDefault="003D2B62" w:rsidP="003D2B62">
            <w:pPr>
              <w:pStyle w:val="TAL"/>
              <w:rPr>
                <w:rFonts w:cs="Arial"/>
                <w:sz w:val="16"/>
                <w:szCs w:val="16"/>
                <w:lang w:val="sv-SE" w:eastAsia="ja-JP"/>
              </w:rPr>
            </w:pPr>
            <w:r w:rsidRPr="0006126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3A65D8C" w14:textId="5D173B7D" w:rsidR="003D2B62" w:rsidRPr="005B68EC" w:rsidRDefault="00414B1E" w:rsidP="003D2B62">
            <w:pPr>
              <w:pStyle w:val="TAL"/>
              <w:rPr>
                <w:rFonts w:cs="Arial"/>
                <w:sz w:val="16"/>
                <w:szCs w:val="16"/>
                <w:lang w:val="sv-SE" w:eastAsia="ja-JP"/>
              </w:rPr>
            </w:pPr>
            <w:r>
              <w:rPr>
                <w:rFonts w:cs="Arial"/>
                <w:sz w:val="16"/>
                <w:szCs w:val="16"/>
                <w:lang w:eastAsia="ja-JP"/>
              </w:rPr>
              <w:t>Completed at RAN #82</w:t>
            </w:r>
          </w:p>
        </w:tc>
      </w:tr>
      <w:tr w:rsidR="00AA23DC" w:rsidRPr="00432C06" w14:paraId="41CDF1B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115E29D" w14:textId="14BFF5F8" w:rsidR="00AA23DC" w:rsidRPr="0079359E" w:rsidRDefault="00AA23DC" w:rsidP="00AA23DC">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DL_1A-3C-7A_n28A _UL_1A_n28A</w:t>
            </w:r>
          </w:p>
        </w:tc>
        <w:tc>
          <w:tcPr>
            <w:tcW w:w="1054" w:type="dxa"/>
            <w:tcBorders>
              <w:top w:val="single" w:sz="4" w:space="0" w:color="auto"/>
              <w:left w:val="single" w:sz="4" w:space="0" w:color="auto"/>
              <w:bottom w:val="single" w:sz="4" w:space="0" w:color="auto"/>
              <w:right w:val="single" w:sz="4" w:space="0" w:color="auto"/>
            </w:tcBorders>
          </w:tcPr>
          <w:p w14:paraId="1FA38F08" w14:textId="234BECCF" w:rsidR="00AA23DC" w:rsidRPr="0079359E" w:rsidRDefault="00AA23DC" w:rsidP="00AA23DC">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60B2F242" w14:textId="32C88024" w:rsidR="00AA23DC" w:rsidRPr="0079359E" w:rsidRDefault="00AA23DC" w:rsidP="00AA23DC">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4C04AB56" w14:textId="05F68C98" w:rsidR="00AA23DC" w:rsidRDefault="00AA23DC" w:rsidP="00AA23DC">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6A2DE884" w14:textId="6583A066" w:rsidR="00AA23DC" w:rsidRDefault="00AA23DC" w:rsidP="00AA23DC">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3E0DD4" w14:textId="676FA8DF" w:rsidR="00AA23DC" w:rsidRDefault="00AA23DC" w:rsidP="00AA23DC">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DA58437" w14:textId="63E1E337" w:rsidR="00AA23DC" w:rsidRDefault="00414B1E" w:rsidP="00AA23DC">
            <w:pPr>
              <w:pStyle w:val="TAL"/>
              <w:rPr>
                <w:rFonts w:cs="Arial"/>
                <w:sz w:val="16"/>
                <w:szCs w:val="16"/>
                <w:lang w:eastAsia="ja-JP"/>
              </w:rPr>
            </w:pPr>
            <w:r>
              <w:rPr>
                <w:rFonts w:cs="Arial"/>
                <w:sz w:val="16"/>
                <w:szCs w:val="16"/>
                <w:lang w:eastAsia="ja-JP"/>
              </w:rPr>
              <w:t>None</w:t>
            </w:r>
          </w:p>
        </w:tc>
      </w:tr>
      <w:tr w:rsidR="00414B1E" w:rsidRPr="00432C06" w14:paraId="45C3399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338744C" w14:textId="6D85D116"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DL_1A-3C-7A_n28A _UL_3C_n28A</w:t>
            </w:r>
          </w:p>
        </w:tc>
        <w:tc>
          <w:tcPr>
            <w:tcW w:w="1054" w:type="dxa"/>
            <w:tcBorders>
              <w:top w:val="single" w:sz="4" w:space="0" w:color="auto"/>
              <w:left w:val="single" w:sz="4" w:space="0" w:color="auto"/>
              <w:bottom w:val="single" w:sz="4" w:space="0" w:color="auto"/>
              <w:right w:val="single" w:sz="4" w:space="0" w:color="auto"/>
            </w:tcBorders>
          </w:tcPr>
          <w:p w14:paraId="77D239E2" w14:textId="41B33AC5"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57038EBB" w14:textId="13E26220"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3E87910C" w14:textId="291E1F66"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71D44F86" w14:textId="46E8E047"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FBC388" w14:textId="2B2E0D9C"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D894259" w14:textId="40AFECAC" w:rsidR="00414B1E" w:rsidRDefault="00414B1E" w:rsidP="00414B1E">
            <w:pPr>
              <w:pStyle w:val="TAL"/>
              <w:rPr>
                <w:rFonts w:cs="Arial"/>
                <w:sz w:val="16"/>
                <w:szCs w:val="16"/>
                <w:lang w:eastAsia="ja-JP"/>
              </w:rPr>
            </w:pPr>
            <w:r w:rsidRPr="0022679D">
              <w:rPr>
                <w:rFonts w:cs="Arial"/>
                <w:sz w:val="16"/>
                <w:szCs w:val="16"/>
                <w:lang w:eastAsia="ja-JP"/>
              </w:rPr>
              <w:t>None</w:t>
            </w:r>
          </w:p>
        </w:tc>
      </w:tr>
      <w:tr w:rsidR="00414B1E" w:rsidRPr="00432C06" w14:paraId="2FE9FEB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AAFAFA" w14:textId="3EDD626F"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DL_1A-3C-7A_n28A _UL_3A_n28A</w:t>
            </w:r>
          </w:p>
        </w:tc>
        <w:tc>
          <w:tcPr>
            <w:tcW w:w="1054" w:type="dxa"/>
            <w:tcBorders>
              <w:top w:val="single" w:sz="4" w:space="0" w:color="auto"/>
              <w:left w:val="single" w:sz="4" w:space="0" w:color="auto"/>
              <w:bottom w:val="single" w:sz="4" w:space="0" w:color="auto"/>
              <w:right w:val="single" w:sz="4" w:space="0" w:color="auto"/>
            </w:tcBorders>
          </w:tcPr>
          <w:p w14:paraId="546B43A0" w14:textId="4E161FC1"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20E462A" w14:textId="41CD0A60"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68A68874" w14:textId="48BC5BA6"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57CDCA1E" w14:textId="20CBC9BF"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CFC408" w14:textId="47A5753B"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A0264C" w14:textId="730FAFE4" w:rsidR="00414B1E" w:rsidRDefault="00414B1E" w:rsidP="00414B1E">
            <w:pPr>
              <w:pStyle w:val="TAL"/>
              <w:rPr>
                <w:rFonts w:cs="Arial"/>
                <w:sz w:val="16"/>
                <w:szCs w:val="16"/>
                <w:lang w:eastAsia="ja-JP"/>
              </w:rPr>
            </w:pPr>
            <w:r w:rsidRPr="0022679D">
              <w:rPr>
                <w:rFonts w:cs="Arial"/>
                <w:sz w:val="16"/>
                <w:szCs w:val="16"/>
                <w:lang w:eastAsia="ja-JP"/>
              </w:rPr>
              <w:t>None</w:t>
            </w:r>
          </w:p>
        </w:tc>
      </w:tr>
      <w:tr w:rsidR="00414B1E" w:rsidRPr="00432C06" w14:paraId="1409700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E0430F" w14:textId="491A8040"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DL_1A-3C-7A_n28A _UL_7A_n28A</w:t>
            </w:r>
          </w:p>
        </w:tc>
        <w:tc>
          <w:tcPr>
            <w:tcW w:w="1054" w:type="dxa"/>
            <w:tcBorders>
              <w:top w:val="single" w:sz="4" w:space="0" w:color="auto"/>
              <w:left w:val="single" w:sz="4" w:space="0" w:color="auto"/>
              <w:bottom w:val="single" w:sz="4" w:space="0" w:color="auto"/>
              <w:right w:val="single" w:sz="4" w:space="0" w:color="auto"/>
            </w:tcBorders>
          </w:tcPr>
          <w:p w14:paraId="1979784F" w14:textId="18B6EDB4"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64092AB7" w14:textId="3CC9BEE6"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4EB89B47" w14:textId="020080E3"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1B29C2BE" w14:textId="5D76D05C"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C20C599" w14:textId="3267BC29"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493881" w14:textId="7666DE0D" w:rsidR="00414B1E" w:rsidRDefault="00414B1E" w:rsidP="00414B1E">
            <w:pPr>
              <w:pStyle w:val="TAL"/>
              <w:rPr>
                <w:rFonts w:cs="Arial"/>
                <w:sz w:val="16"/>
                <w:szCs w:val="16"/>
                <w:lang w:eastAsia="ja-JP"/>
              </w:rPr>
            </w:pPr>
            <w:r w:rsidRPr="0022679D">
              <w:rPr>
                <w:rFonts w:cs="Arial"/>
                <w:sz w:val="16"/>
                <w:szCs w:val="16"/>
                <w:lang w:eastAsia="ja-JP"/>
              </w:rPr>
              <w:t>None</w:t>
            </w:r>
          </w:p>
        </w:tc>
      </w:tr>
      <w:tr w:rsidR="00414B1E" w:rsidRPr="00432C06" w14:paraId="7D486C1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7B1A9B6" w14:textId="5E686395"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DL_1A-3A-7C_n28A _UL_1A_n28A</w:t>
            </w:r>
          </w:p>
        </w:tc>
        <w:tc>
          <w:tcPr>
            <w:tcW w:w="1054" w:type="dxa"/>
            <w:tcBorders>
              <w:top w:val="single" w:sz="4" w:space="0" w:color="auto"/>
              <w:left w:val="single" w:sz="4" w:space="0" w:color="auto"/>
              <w:bottom w:val="single" w:sz="4" w:space="0" w:color="auto"/>
              <w:right w:val="single" w:sz="4" w:space="0" w:color="auto"/>
            </w:tcBorders>
          </w:tcPr>
          <w:p w14:paraId="05C89093" w14:textId="65C13D3E"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7A5F08A1" w14:textId="415765DD"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2ADAEF4B" w14:textId="363A7813" w:rsidR="00414B1E" w:rsidRPr="00AA23DC" w:rsidRDefault="00414B1E" w:rsidP="00414B1E">
            <w:pPr>
              <w:pStyle w:val="TAL"/>
              <w:rPr>
                <w:rFonts w:cs="Arial"/>
                <w:sz w:val="16"/>
                <w:szCs w:val="16"/>
                <w:lang w:eastAsia="ja-JP"/>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2C1ACBD1" w14:textId="0978DBD4"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09D3EA" w14:textId="25E05976"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3137A51" w14:textId="2E159D3C" w:rsidR="00414B1E" w:rsidRDefault="00414B1E" w:rsidP="00414B1E">
            <w:pPr>
              <w:pStyle w:val="TAL"/>
              <w:rPr>
                <w:rFonts w:cs="Arial"/>
                <w:sz w:val="16"/>
                <w:szCs w:val="16"/>
                <w:lang w:eastAsia="ja-JP"/>
              </w:rPr>
            </w:pPr>
            <w:r w:rsidRPr="0022679D">
              <w:rPr>
                <w:rFonts w:cs="Arial"/>
                <w:sz w:val="16"/>
                <w:szCs w:val="16"/>
                <w:lang w:eastAsia="ja-JP"/>
              </w:rPr>
              <w:t>None</w:t>
            </w:r>
          </w:p>
        </w:tc>
      </w:tr>
      <w:tr w:rsidR="00414B1E" w:rsidRPr="00432C06" w14:paraId="52FD741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CD8432B" w14:textId="605C8D38"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DL_1A-3A-7C_n28A _UL_3A_n28A</w:t>
            </w:r>
          </w:p>
        </w:tc>
        <w:tc>
          <w:tcPr>
            <w:tcW w:w="1054" w:type="dxa"/>
            <w:tcBorders>
              <w:top w:val="single" w:sz="4" w:space="0" w:color="auto"/>
              <w:left w:val="single" w:sz="4" w:space="0" w:color="auto"/>
              <w:bottom w:val="single" w:sz="4" w:space="0" w:color="auto"/>
              <w:right w:val="single" w:sz="4" w:space="0" w:color="auto"/>
            </w:tcBorders>
          </w:tcPr>
          <w:p w14:paraId="0F95C574" w14:textId="59A293E1"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7FC4BE4A" w14:textId="4D100637"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39C52434" w14:textId="59A42BE5"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5B0ABA87" w14:textId="2711DCC0"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5A2AC80" w14:textId="264B3D2B"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C09414" w14:textId="737E65D0" w:rsidR="00414B1E" w:rsidRDefault="00414B1E" w:rsidP="00414B1E">
            <w:pPr>
              <w:pStyle w:val="TAL"/>
              <w:rPr>
                <w:rFonts w:cs="Arial"/>
                <w:sz w:val="16"/>
                <w:szCs w:val="16"/>
                <w:lang w:eastAsia="ja-JP"/>
              </w:rPr>
            </w:pPr>
            <w:r w:rsidRPr="0022679D">
              <w:rPr>
                <w:rFonts w:cs="Arial"/>
                <w:sz w:val="16"/>
                <w:szCs w:val="16"/>
                <w:lang w:eastAsia="ja-JP"/>
              </w:rPr>
              <w:t>None</w:t>
            </w:r>
          </w:p>
        </w:tc>
      </w:tr>
      <w:tr w:rsidR="00414B1E" w:rsidRPr="00432C06" w14:paraId="24E46EDC" w14:textId="77777777" w:rsidTr="00AA23DC">
        <w:trPr>
          <w:cantSplit/>
          <w:trHeight w:val="70"/>
        </w:trPr>
        <w:tc>
          <w:tcPr>
            <w:tcW w:w="3793" w:type="dxa"/>
            <w:tcBorders>
              <w:top w:val="single" w:sz="4" w:space="0" w:color="auto"/>
              <w:left w:val="single" w:sz="4" w:space="0" w:color="auto"/>
              <w:bottom w:val="single" w:sz="4" w:space="0" w:color="auto"/>
              <w:right w:val="single" w:sz="4" w:space="0" w:color="auto"/>
            </w:tcBorders>
          </w:tcPr>
          <w:p w14:paraId="57513C05" w14:textId="6A7DA391"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DL_1A-3A-7C_n28A _UL_7C_n28A</w:t>
            </w:r>
          </w:p>
        </w:tc>
        <w:tc>
          <w:tcPr>
            <w:tcW w:w="1054" w:type="dxa"/>
            <w:tcBorders>
              <w:top w:val="single" w:sz="4" w:space="0" w:color="auto"/>
              <w:left w:val="single" w:sz="4" w:space="0" w:color="auto"/>
              <w:bottom w:val="single" w:sz="4" w:space="0" w:color="auto"/>
              <w:right w:val="single" w:sz="4" w:space="0" w:color="auto"/>
            </w:tcBorders>
          </w:tcPr>
          <w:p w14:paraId="6278625B" w14:textId="70F8F3F9"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F623565" w14:textId="19B492CB"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35A73298" w14:textId="0F448E4C"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6A4CAEF5" w14:textId="11BBB87A"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E0E09F" w14:textId="5CBE6A31"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15F1A7" w14:textId="5E80A9C0" w:rsidR="00414B1E" w:rsidRDefault="00414B1E" w:rsidP="00414B1E">
            <w:pPr>
              <w:pStyle w:val="TAL"/>
              <w:rPr>
                <w:rFonts w:cs="Arial"/>
                <w:sz w:val="16"/>
                <w:szCs w:val="16"/>
                <w:lang w:eastAsia="ja-JP"/>
              </w:rPr>
            </w:pPr>
            <w:r w:rsidRPr="0022679D">
              <w:rPr>
                <w:rFonts w:cs="Arial"/>
                <w:sz w:val="16"/>
                <w:szCs w:val="16"/>
                <w:lang w:eastAsia="ja-JP"/>
              </w:rPr>
              <w:t>None</w:t>
            </w:r>
          </w:p>
        </w:tc>
      </w:tr>
      <w:tr w:rsidR="00414B1E" w:rsidRPr="00432C06" w14:paraId="1D57FA6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FE47E71" w14:textId="532E2705"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DL_1A-3C-7C_n28A _UL_1A_n28A</w:t>
            </w:r>
          </w:p>
        </w:tc>
        <w:tc>
          <w:tcPr>
            <w:tcW w:w="1054" w:type="dxa"/>
            <w:tcBorders>
              <w:top w:val="single" w:sz="4" w:space="0" w:color="auto"/>
              <w:left w:val="single" w:sz="4" w:space="0" w:color="auto"/>
              <w:bottom w:val="single" w:sz="4" w:space="0" w:color="auto"/>
              <w:right w:val="single" w:sz="4" w:space="0" w:color="auto"/>
            </w:tcBorders>
          </w:tcPr>
          <w:p w14:paraId="4BD36ED2" w14:textId="2C9BD059"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094F49DB" w14:textId="70949E87"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41D108B0" w14:textId="481BB55D"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0B470F46" w14:textId="093223A8"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21A0E9" w14:textId="7128FE74"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26D220" w14:textId="6F29F511" w:rsidR="00414B1E" w:rsidRDefault="00414B1E" w:rsidP="00414B1E">
            <w:pPr>
              <w:pStyle w:val="TAL"/>
              <w:rPr>
                <w:rFonts w:cs="Arial"/>
                <w:sz w:val="16"/>
                <w:szCs w:val="16"/>
                <w:lang w:eastAsia="ja-JP"/>
              </w:rPr>
            </w:pPr>
            <w:r w:rsidRPr="0022679D">
              <w:rPr>
                <w:rFonts w:cs="Arial"/>
                <w:sz w:val="16"/>
                <w:szCs w:val="16"/>
                <w:lang w:eastAsia="ja-JP"/>
              </w:rPr>
              <w:t>None</w:t>
            </w:r>
          </w:p>
        </w:tc>
      </w:tr>
      <w:tr w:rsidR="00414B1E" w:rsidRPr="00432C06" w14:paraId="36FADF0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BB48CE" w14:textId="514BD1E2"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DL_1A-3C-7C_n28A _UL_3C_n28A</w:t>
            </w:r>
          </w:p>
        </w:tc>
        <w:tc>
          <w:tcPr>
            <w:tcW w:w="1054" w:type="dxa"/>
            <w:tcBorders>
              <w:top w:val="single" w:sz="4" w:space="0" w:color="auto"/>
              <w:left w:val="single" w:sz="4" w:space="0" w:color="auto"/>
              <w:bottom w:val="single" w:sz="4" w:space="0" w:color="auto"/>
              <w:right w:val="single" w:sz="4" w:space="0" w:color="auto"/>
            </w:tcBorders>
          </w:tcPr>
          <w:p w14:paraId="14E4F608" w14:textId="64BFB4F9"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EBF59AA" w14:textId="298EA78C"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7DDF908B" w14:textId="3DB3984F"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04B910C5" w14:textId="0D1DB733"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C51B2D" w14:textId="3AA04E2B"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6B05D60" w14:textId="486795EC" w:rsidR="00414B1E" w:rsidRDefault="00414B1E" w:rsidP="00414B1E">
            <w:pPr>
              <w:pStyle w:val="TAL"/>
              <w:rPr>
                <w:rFonts w:cs="Arial"/>
                <w:sz w:val="16"/>
                <w:szCs w:val="16"/>
                <w:lang w:eastAsia="ja-JP"/>
              </w:rPr>
            </w:pPr>
            <w:r w:rsidRPr="0022679D">
              <w:rPr>
                <w:rFonts w:cs="Arial"/>
                <w:sz w:val="16"/>
                <w:szCs w:val="16"/>
                <w:lang w:eastAsia="ja-JP"/>
              </w:rPr>
              <w:t>None</w:t>
            </w:r>
          </w:p>
        </w:tc>
      </w:tr>
      <w:tr w:rsidR="00414B1E" w:rsidRPr="00432C06" w14:paraId="4B09C47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778E418" w14:textId="50C36BD0"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DL_1A-3C-7C_n28A _UL_3A_n28A</w:t>
            </w:r>
          </w:p>
        </w:tc>
        <w:tc>
          <w:tcPr>
            <w:tcW w:w="1054" w:type="dxa"/>
            <w:tcBorders>
              <w:top w:val="single" w:sz="4" w:space="0" w:color="auto"/>
              <w:left w:val="single" w:sz="4" w:space="0" w:color="auto"/>
              <w:bottom w:val="single" w:sz="4" w:space="0" w:color="auto"/>
              <w:right w:val="single" w:sz="4" w:space="0" w:color="auto"/>
            </w:tcBorders>
          </w:tcPr>
          <w:p w14:paraId="13D31C00" w14:textId="740BFAA7"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4E5F715" w14:textId="0A9BCEAF"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25449442" w14:textId="5A5A74E0"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52F86139" w14:textId="2631C37D"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B698DB" w14:textId="5789808A"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112D88A" w14:textId="2287612B" w:rsidR="00414B1E" w:rsidRDefault="00414B1E" w:rsidP="00414B1E">
            <w:pPr>
              <w:pStyle w:val="TAL"/>
              <w:rPr>
                <w:rFonts w:cs="Arial"/>
                <w:sz w:val="16"/>
                <w:szCs w:val="16"/>
                <w:lang w:eastAsia="ja-JP"/>
              </w:rPr>
            </w:pPr>
            <w:r w:rsidRPr="0022679D">
              <w:rPr>
                <w:rFonts w:cs="Arial"/>
                <w:sz w:val="16"/>
                <w:szCs w:val="16"/>
                <w:lang w:eastAsia="ja-JP"/>
              </w:rPr>
              <w:t>None</w:t>
            </w:r>
          </w:p>
        </w:tc>
      </w:tr>
      <w:tr w:rsidR="00414B1E" w:rsidRPr="00432C06" w14:paraId="0587ECF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78D52FB" w14:textId="4A9B2C47"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DL_1A-3C-7C_n28A _UL_7C_n28A</w:t>
            </w:r>
          </w:p>
        </w:tc>
        <w:tc>
          <w:tcPr>
            <w:tcW w:w="1054" w:type="dxa"/>
            <w:tcBorders>
              <w:top w:val="single" w:sz="4" w:space="0" w:color="auto"/>
              <w:left w:val="single" w:sz="4" w:space="0" w:color="auto"/>
              <w:bottom w:val="single" w:sz="4" w:space="0" w:color="auto"/>
              <w:right w:val="single" w:sz="4" w:space="0" w:color="auto"/>
            </w:tcBorders>
          </w:tcPr>
          <w:p w14:paraId="13B536E9" w14:textId="3DFE8A7E"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A084650" w14:textId="6913D06C"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1A7E3159" w14:textId="74D9B062"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7637E557" w14:textId="542F691B"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663BC8" w14:textId="629AF8C3"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2104731" w14:textId="3AE0576A" w:rsidR="00414B1E" w:rsidRDefault="00414B1E" w:rsidP="00414B1E">
            <w:pPr>
              <w:pStyle w:val="TAL"/>
              <w:rPr>
                <w:rFonts w:cs="Arial"/>
                <w:sz w:val="16"/>
                <w:szCs w:val="16"/>
                <w:lang w:eastAsia="ja-JP"/>
              </w:rPr>
            </w:pPr>
            <w:r w:rsidRPr="0022679D">
              <w:rPr>
                <w:rFonts w:cs="Arial"/>
                <w:sz w:val="16"/>
                <w:szCs w:val="16"/>
                <w:lang w:eastAsia="ja-JP"/>
              </w:rPr>
              <w:t>None</w:t>
            </w:r>
          </w:p>
        </w:tc>
      </w:tr>
      <w:tr w:rsidR="005C501B" w:rsidRPr="00432C06" w14:paraId="3E3EF39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53F7F9E" w14:textId="1014F774"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DL_1A-3A-7C_n78A _UL_1A_n78A</w:t>
            </w:r>
          </w:p>
        </w:tc>
        <w:tc>
          <w:tcPr>
            <w:tcW w:w="1054" w:type="dxa"/>
            <w:tcBorders>
              <w:top w:val="single" w:sz="4" w:space="0" w:color="auto"/>
              <w:left w:val="single" w:sz="4" w:space="0" w:color="auto"/>
              <w:bottom w:val="single" w:sz="4" w:space="0" w:color="auto"/>
              <w:right w:val="single" w:sz="4" w:space="0" w:color="auto"/>
            </w:tcBorders>
          </w:tcPr>
          <w:p w14:paraId="400F988E" w14:textId="0F65C4B5"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15C565B" w14:textId="4E3803A2"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27A2BA91"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3E69A193" w14:textId="28DC2624"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56846F0" w14:textId="1C3A2D10"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764A6B" w14:textId="60EAA79E"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11ADA2" w14:textId="03107419" w:rsidR="005C501B" w:rsidRDefault="00414B1E" w:rsidP="005C501B">
            <w:pPr>
              <w:pStyle w:val="TAL"/>
              <w:rPr>
                <w:rFonts w:cs="Arial"/>
                <w:sz w:val="16"/>
                <w:szCs w:val="16"/>
                <w:lang w:eastAsia="ja-JP"/>
              </w:rPr>
            </w:pPr>
            <w:r>
              <w:rPr>
                <w:rFonts w:cs="Arial"/>
                <w:sz w:val="16"/>
                <w:szCs w:val="16"/>
                <w:lang w:eastAsia="ja-JP"/>
              </w:rPr>
              <w:t>Completed at RAN #82</w:t>
            </w:r>
          </w:p>
        </w:tc>
      </w:tr>
      <w:tr w:rsidR="005C501B" w:rsidRPr="00432C06" w14:paraId="1EE46EC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C79023B" w14:textId="3C7B202A"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DL_1A-3A-7C_n78A _UL_3A_n78A</w:t>
            </w:r>
          </w:p>
        </w:tc>
        <w:tc>
          <w:tcPr>
            <w:tcW w:w="1054" w:type="dxa"/>
            <w:tcBorders>
              <w:top w:val="single" w:sz="4" w:space="0" w:color="auto"/>
              <w:left w:val="single" w:sz="4" w:space="0" w:color="auto"/>
              <w:bottom w:val="single" w:sz="4" w:space="0" w:color="auto"/>
              <w:right w:val="single" w:sz="4" w:space="0" w:color="auto"/>
            </w:tcBorders>
          </w:tcPr>
          <w:p w14:paraId="49578DAA" w14:textId="5A8DC180"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EE292E4" w14:textId="0B4527F7"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6F208566"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152A1065" w14:textId="4DAA80DB"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9C3A4D2" w14:textId="1EAA2BC3"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96D39F" w14:textId="7EEF9A7D"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41519C" w14:textId="7A09E3F5" w:rsidR="005C501B" w:rsidRDefault="00414B1E" w:rsidP="005C501B">
            <w:pPr>
              <w:pStyle w:val="TAL"/>
              <w:rPr>
                <w:rFonts w:cs="Arial"/>
                <w:sz w:val="16"/>
                <w:szCs w:val="16"/>
                <w:lang w:eastAsia="ja-JP"/>
              </w:rPr>
            </w:pPr>
            <w:r>
              <w:rPr>
                <w:rFonts w:cs="Arial"/>
                <w:sz w:val="16"/>
                <w:szCs w:val="16"/>
                <w:lang w:eastAsia="ja-JP"/>
              </w:rPr>
              <w:t>Completed at RAN #82</w:t>
            </w:r>
          </w:p>
        </w:tc>
      </w:tr>
      <w:tr w:rsidR="005C501B" w:rsidRPr="00432C06" w14:paraId="0B6A0E9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4FB1311" w14:textId="7EBDF284"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DL_1A-3A-7C_n78A _UL_7A_n78A</w:t>
            </w:r>
          </w:p>
        </w:tc>
        <w:tc>
          <w:tcPr>
            <w:tcW w:w="1054" w:type="dxa"/>
            <w:tcBorders>
              <w:top w:val="single" w:sz="4" w:space="0" w:color="auto"/>
              <w:left w:val="single" w:sz="4" w:space="0" w:color="auto"/>
              <w:bottom w:val="single" w:sz="4" w:space="0" w:color="auto"/>
              <w:right w:val="single" w:sz="4" w:space="0" w:color="auto"/>
            </w:tcBorders>
          </w:tcPr>
          <w:p w14:paraId="1F1743E0" w14:textId="580DBF57"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5A93B3E7" w14:textId="22726385"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2D84C1D8"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6F69825A" w14:textId="590D4785"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DBAA3F1" w14:textId="079CBF06"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302819" w14:textId="2751D12C"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E7F0EDE" w14:textId="57CE02D4" w:rsidR="005C501B" w:rsidRDefault="00414B1E" w:rsidP="005C501B">
            <w:pPr>
              <w:pStyle w:val="TAL"/>
              <w:rPr>
                <w:rFonts w:cs="Arial"/>
                <w:sz w:val="16"/>
                <w:szCs w:val="16"/>
                <w:lang w:eastAsia="ja-JP"/>
              </w:rPr>
            </w:pPr>
            <w:r>
              <w:rPr>
                <w:rFonts w:cs="Arial"/>
                <w:sz w:val="16"/>
                <w:szCs w:val="16"/>
                <w:lang w:eastAsia="ja-JP"/>
              </w:rPr>
              <w:t>Completed at RAN #82</w:t>
            </w:r>
          </w:p>
        </w:tc>
      </w:tr>
      <w:tr w:rsidR="005C501B" w:rsidRPr="00432C06" w14:paraId="3A46A1C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545F76" w14:textId="42B95F4E"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DL_1A-3A-7C_n78A _UL_7C_n78A</w:t>
            </w:r>
          </w:p>
        </w:tc>
        <w:tc>
          <w:tcPr>
            <w:tcW w:w="1054" w:type="dxa"/>
            <w:tcBorders>
              <w:top w:val="single" w:sz="4" w:space="0" w:color="auto"/>
              <w:left w:val="single" w:sz="4" w:space="0" w:color="auto"/>
              <w:bottom w:val="single" w:sz="4" w:space="0" w:color="auto"/>
              <w:right w:val="single" w:sz="4" w:space="0" w:color="auto"/>
            </w:tcBorders>
          </w:tcPr>
          <w:p w14:paraId="77DEF334" w14:textId="5C8A1185"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F24FAB7" w14:textId="37CF0185"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27381B68"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08B31CD2" w14:textId="2E802B37"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A654BB3" w14:textId="4924F908"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B1600B1" w14:textId="06DF82F1"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25915F" w14:textId="21FC251E" w:rsidR="005C501B" w:rsidRDefault="00414B1E" w:rsidP="005C501B">
            <w:pPr>
              <w:pStyle w:val="TAL"/>
              <w:rPr>
                <w:rFonts w:cs="Arial"/>
                <w:sz w:val="16"/>
                <w:szCs w:val="16"/>
                <w:lang w:eastAsia="ja-JP"/>
              </w:rPr>
            </w:pPr>
            <w:r>
              <w:rPr>
                <w:rFonts w:cs="Arial"/>
                <w:sz w:val="16"/>
                <w:szCs w:val="16"/>
                <w:lang w:eastAsia="ja-JP"/>
              </w:rPr>
              <w:t>Completed at RAN #82</w:t>
            </w:r>
          </w:p>
        </w:tc>
      </w:tr>
      <w:tr w:rsidR="005C501B" w:rsidRPr="00432C06" w14:paraId="11969B6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DA8EF6" w14:textId="59D408FE"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DL_1A-3C-7C_n78A _UL_1A_n78A</w:t>
            </w:r>
          </w:p>
        </w:tc>
        <w:tc>
          <w:tcPr>
            <w:tcW w:w="1054" w:type="dxa"/>
            <w:tcBorders>
              <w:top w:val="single" w:sz="4" w:space="0" w:color="auto"/>
              <w:left w:val="single" w:sz="4" w:space="0" w:color="auto"/>
              <w:bottom w:val="single" w:sz="4" w:space="0" w:color="auto"/>
              <w:right w:val="single" w:sz="4" w:space="0" w:color="auto"/>
            </w:tcBorders>
          </w:tcPr>
          <w:p w14:paraId="17AB676F" w14:textId="3669E4EC"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5ABCEBD" w14:textId="177FF3C0"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136C6E5E"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4B26F217" w14:textId="41D2D0C8"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022367F" w14:textId="5922DA76"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916D52" w14:textId="5A5CC7D2"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51BABB3" w14:textId="729FA28C" w:rsidR="005C501B" w:rsidRDefault="00414B1E" w:rsidP="005C501B">
            <w:pPr>
              <w:pStyle w:val="TAL"/>
              <w:rPr>
                <w:rFonts w:cs="Arial"/>
                <w:sz w:val="16"/>
                <w:szCs w:val="16"/>
                <w:lang w:eastAsia="ja-JP"/>
              </w:rPr>
            </w:pPr>
            <w:r>
              <w:rPr>
                <w:rFonts w:cs="Arial"/>
                <w:sz w:val="16"/>
                <w:szCs w:val="16"/>
                <w:lang w:eastAsia="ja-JP"/>
              </w:rPr>
              <w:t>Completed at RAN #82</w:t>
            </w:r>
          </w:p>
        </w:tc>
      </w:tr>
      <w:tr w:rsidR="005C501B" w:rsidRPr="00432C06" w14:paraId="5942D5F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0BA02A" w14:textId="7418214D"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DL_1A-3C-7C_n78A _UL_3C_n78A</w:t>
            </w:r>
          </w:p>
        </w:tc>
        <w:tc>
          <w:tcPr>
            <w:tcW w:w="1054" w:type="dxa"/>
            <w:tcBorders>
              <w:top w:val="single" w:sz="4" w:space="0" w:color="auto"/>
              <w:left w:val="single" w:sz="4" w:space="0" w:color="auto"/>
              <w:bottom w:val="single" w:sz="4" w:space="0" w:color="auto"/>
              <w:right w:val="single" w:sz="4" w:space="0" w:color="auto"/>
            </w:tcBorders>
          </w:tcPr>
          <w:p w14:paraId="0C0C4447" w14:textId="5CC2715F"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4DA4032D" w14:textId="2A8420A8"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5E61F4EC"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281AB5B5" w14:textId="6EFDD7D3"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3B9AADC" w14:textId="0E2DCBC3"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DC860D" w14:textId="1962A643"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B0F692E" w14:textId="393ABCE7" w:rsidR="005C501B" w:rsidRDefault="00414B1E" w:rsidP="005C501B">
            <w:pPr>
              <w:pStyle w:val="TAL"/>
              <w:rPr>
                <w:rFonts w:cs="Arial"/>
                <w:sz w:val="16"/>
                <w:szCs w:val="16"/>
                <w:lang w:eastAsia="ja-JP"/>
              </w:rPr>
            </w:pPr>
            <w:r>
              <w:rPr>
                <w:rFonts w:cs="Arial"/>
                <w:sz w:val="16"/>
                <w:szCs w:val="16"/>
                <w:lang w:eastAsia="ja-JP"/>
              </w:rPr>
              <w:t>Completed at RAN #82</w:t>
            </w:r>
          </w:p>
        </w:tc>
      </w:tr>
      <w:tr w:rsidR="005C501B" w:rsidRPr="00432C06" w14:paraId="05E4870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357F3F" w14:textId="2B1CA7F4"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DL_1A-3C-7C_n78A _UL_3A_n78A</w:t>
            </w:r>
          </w:p>
        </w:tc>
        <w:tc>
          <w:tcPr>
            <w:tcW w:w="1054" w:type="dxa"/>
            <w:tcBorders>
              <w:top w:val="single" w:sz="4" w:space="0" w:color="auto"/>
              <w:left w:val="single" w:sz="4" w:space="0" w:color="auto"/>
              <w:bottom w:val="single" w:sz="4" w:space="0" w:color="auto"/>
              <w:right w:val="single" w:sz="4" w:space="0" w:color="auto"/>
            </w:tcBorders>
          </w:tcPr>
          <w:p w14:paraId="5B5F9044" w14:textId="05640D04"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7C2E6E9F" w14:textId="6A540FF8"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76F5C762"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1C56B583" w14:textId="4DEEE1ED"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57E1DDC" w14:textId="18051ACA"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4C4E67" w14:textId="62CCF492"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46871DA" w14:textId="166641E0" w:rsidR="005C501B" w:rsidRDefault="00414B1E" w:rsidP="005C501B">
            <w:pPr>
              <w:pStyle w:val="TAL"/>
              <w:rPr>
                <w:rFonts w:cs="Arial"/>
                <w:sz w:val="16"/>
                <w:szCs w:val="16"/>
                <w:lang w:eastAsia="ja-JP"/>
              </w:rPr>
            </w:pPr>
            <w:r>
              <w:rPr>
                <w:rFonts w:cs="Arial"/>
                <w:sz w:val="16"/>
                <w:szCs w:val="16"/>
                <w:lang w:eastAsia="ja-JP"/>
              </w:rPr>
              <w:t>Completed at RAN #82</w:t>
            </w:r>
          </w:p>
        </w:tc>
      </w:tr>
      <w:tr w:rsidR="005C501B" w:rsidRPr="00432C06" w14:paraId="43036EC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4419829" w14:textId="75BEBD6F"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DL_1A-3C-7C_n78A _UL_7A_n78A</w:t>
            </w:r>
          </w:p>
        </w:tc>
        <w:tc>
          <w:tcPr>
            <w:tcW w:w="1054" w:type="dxa"/>
            <w:tcBorders>
              <w:top w:val="single" w:sz="4" w:space="0" w:color="auto"/>
              <w:left w:val="single" w:sz="4" w:space="0" w:color="auto"/>
              <w:bottom w:val="single" w:sz="4" w:space="0" w:color="auto"/>
              <w:right w:val="single" w:sz="4" w:space="0" w:color="auto"/>
            </w:tcBorders>
          </w:tcPr>
          <w:p w14:paraId="73775155" w14:textId="31763B0B"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43780E0F" w14:textId="1FC3E83E"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05B0D024"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6FC029BE" w14:textId="6B2DB7C3"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A0E4520" w14:textId="2BE6B23F"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7EB411" w14:textId="57FD3E6C"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CEC90B" w14:textId="6FA753D8" w:rsidR="005C501B" w:rsidRDefault="00414B1E" w:rsidP="005C501B">
            <w:pPr>
              <w:pStyle w:val="TAL"/>
              <w:rPr>
                <w:rFonts w:cs="Arial"/>
                <w:sz w:val="16"/>
                <w:szCs w:val="16"/>
                <w:lang w:eastAsia="ja-JP"/>
              </w:rPr>
            </w:pPr>
            <w:r>
              <w:rPr>
                <w:rFonts w:cs="Arial"/>
                <w:sz w:val="16"/>
                <w:szCs w:val="16"/>
                <w:lang w:eastAsia="ja-JP"/>
              </w:rPr>
              <w:t>Completed at RAN #82</w:t>
            </w:r>
          </w:p>
        </w:tc>
      </w:tr>
      <w:tr w:rsidR="005C501B" w:rsidRPr="00432C06" w14:paraId="70D74D0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8CF3E74" w14:textId="0EB2D233"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DL_1A-3C-7C_n78A _UL_7C_n78A</w:t>
            </w:r>
          </w:p>
        </w:tc>
        <w:tc>
          <w:tcPr>
            <w:tcW w:w="1054" w:type="dxa"/>
            <w:tcBorders>
              <w:top w:val="single" w:sz="4" w:space="0" w:color="auto"/>
              <w:left w:val="single" w:sz="4" w:space="0" w:color="auto"/>
              <w:bottom w:val="single" w:sz="4" w:space="0" w:color="auto"/>
              <w:right w:val="single" w:sz="4" w:space="0" w:color="auto"/>
            </w:tcBorders>
          </w:tcPr>
          <w:p w14:paraId="319BC3A1" w14:textId="7D369B1B"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FACC903" w14:textId="32E95DEF"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0E87355B"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62A8438A" w14:textId="74168ED7"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C3401F6" w14:textId="6DC0B145"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3C2BBC" w14:textId="670961AC"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669E64" w14:textId="52D3108C" w:rsidR="005C501B" w:rsidRDefault="00414B1E" w:rsidP="005C501B">
            <w:pPr>
              <w:pStyle w:val="TAL"/>
              <w:rPr>
                <w:rFonts w:cs="Arial"/>
                <w:sz w:val="16"/>
                <w:szCs w:val="16"/>
                <w:lang w:eastAsia="ja-JP"/>
              </w:rPr>
            </w:pPr>
            <w:r>
              <w:rPr>
                <w:rFonts w:cs="Arial"/>
                <w:sz w:val="16"/>
                <w:szCs w:val="16"/>
                <w:lang w:eastAsia="ja-JP"/>
              </w:rPr>
              <w:t>Completed at RAN #82</w:t>
            </w:r>
          </w:p>
        </w:tc>
      </w:tr>
      <w:tr w:rsidR="003D2B62" w:rsidRPr="00432C06" w14:paraId="4EE7547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4E8E546" w14:textId="1B9F974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DC_1A-7C-28A_n78A_BCS0</w:t>
            </w:r>
          </w:p>
        </w:tc>
        <w:tc>
          <w:tcPr>
            <w:tcW w:w="1054" w:type="dxa"/>
            <w:tcBorders>
              <w:top w:val="single" w:sz="4" w:space="0" w:color="auto"/>
              <w:left w:val="single" w:sz="4" w:space="0" w:color="auto"/>
              <w:bottom w:val="single" w:sz="4" w:space="0" w:color="auto"/>
              <w:right w:val="single" w:sz="4" w:space="0" w:color="auto"/>
            </w:tcBorders>
          </w:tcPr>
          <w:p w14:paraId="15B07F48" w14:textId="547BF814"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F0FA042" w14:textId="32E8FD5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Meng Wang, Telstra</w:t>
            </w:r>
          </w:p>
        </w:tc>
        <w:tc>
          <w:tcPr>
            <w:tcW w:w="2551" w:type="dxa"/>
            <w:tcBorders>
              <w:top w:val="single" w:sz="4" w:space="0" w:color="auto"/>
              <w:left w:val="single" w:sz="4" w:space="0" w:color="auto"/>
              <w:bottom w:val="single" w:sz="4" w:space="0" w:color="auto"/>
              <w:right w:val="single" w:sz="4" w:space="0" w:color="auto"/>
            </w:tcBorders>
          </w:tcPr>
          <w:p w14:paraId="3F2561BD"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D767C0">
              <w:rPr>
                <w:rFonts w:cs="Arial"/>
                <w:sz w:val="16"/>
                <w:szCs w:val="16"/>
                <w:lang w:eastAsia="ja-JP"/>
              </w:rPr>
              <w:t>R4-1815819</w:t>
            </w:r>
          </w:p>
          <w:p w14:paraId="0583D92D" w14:textId="465C8DD9"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E2F349E" w14:textId="0CA4766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025DC0" w14:textId="3FBC1409" w:rsidR="003D2B62" w:rsidRDefault="003D2B62" w:rsidP="003D2B62">
            <w:pPr>
              <w:pStyle w:val="TAL"/>
              <w:rPr>
                <w:rFonts w:cs="Arial"/>
                <w:sz w:val="16"/>
                <w:szCs w:val="16"/>
                <w:lang w:eastAsia="ja-JP"/>
              </w:rPr>
            </w:pPr>
            <w:r w:rsidRPr="003F2C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9D36C1C" w14:textId="45716FA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554901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827F74" w14:textId="38296E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DC_1A-7A-28A_n78A_BCS0</w:t>
            </w:r>
          </w:p>
        </w:tc>
        <w:tc>
          <w:tcPr>
            <w:tcW w:w="1054" w:type="dxa"/>
            <w:tcBorders>
              <w:top w:val="single" w:sz="4" w:space="0" w:color="auto"/>
              <w:left w:val="single" w:sz="4" w:space="0" w:color="auto"/>
              <w:bottom w:val="single" w:sz="4" w:space="0" w:color="auto"/>
              <w:right w:val="single" w:sz="4" w:space="0" w:color="auto"/>
            </w:tcBorders>
          </w:tcPr>
          <w:p w14:paraId="61604859" w14:textId="28763156"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5C47BE9" w14:textId="594F85A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Meng Wang, Telstra</w:t>
            </w:r>
          </w:p>
        </w:tc>
        <w:tc>
          <w:tcPr>
            <w:tcW w:w="2551" w:type="dxa"/>
            <w:tcBorders>
              <w:top w:val="single" w:sz="4" w:space="0" w:color="auto"/>
              <w:left w:val="single" w:sz="4" w:space="0" w:color="auto"/>
              <w:bottom w:val="single" w:sz="4" w:space="0" w:color="auto"/>
              <w:right w:val="single" w:sz="4" w:space="0" w:color="auto"/>
            </w:tcBorders>
          </w:tcPr>
          <w:p w14:paraId="21D26254"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D767C0">
              <w:rPr>
                <w:rFonts w:cs="Arial"/>
                <w:sz w:val="16"/>
                <w:szCs w:val="16"/>
                <w:lang w:eastAsia="ja-JP"/>
              </w:rPr>
              <w:t>R4-1815819</w:t>
            </w:r>
          </w:p>
          <w:p w14:paraId="1DD283F8" w14:textId="7E6A5B5B"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01D9145" w14:textId="7B7C053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5AC52D" w14:textId="598C3DC0" w:rsidR="003D2B62" w:rsidRDefault="003D2B62" w:rsidP="003D2B62">
            <w:pPr>
              <w:pStyle w:val="TAL"/>
              <w:rPr>
                <w:rFonts w:cs="Arial"/>
                <w:sz w:val="16"/>
                <w:szCs w:val="16"/>
                <w:lang w:eastAsia="ja-JP"/>
              </w:rPr>
            </w:pPr>
            <w:r w:rsidRPr="003F2C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A4B49A2" w14:textId="4BD8B25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5A1F87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47C1D4E" w14:textId="01C547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DC_1A-3C-28A_n78A_BCS0</w:t>
            </w:r>
          </w:p>
        </w:tc>
        <w:tc>
          <w:tcPr>
            <w:tcW w:w="1054" w:type="dxa"/>
            <w:tcBorders>
              <w:top w:val="single" w:sz="4" w:space="0" w:color="auto"/>
              <w:left w:val="single" w:sz="4" w:space="0" w:color="auto"/>
              <w:bottom w:val="single" w:sz="4" w:space="0" w:color="auto"/>
              <w:right w:val="single" w:sz="4" w:space="0" w:color="auto"/>
            </w:tcBorders>
          </w:tcPr>
          <w:p w14:paraId="487CECA9" w14:textId="0867AA8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B8FF97D" w14:textId="0C069D7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Meng Wang, Telstra</w:t>
            </w:r>
          </w:p>
        </w:tc>
        <w:tc>
          <w:tcPr>
            <w:tcW w:w="2551" w:type="dxa"/>
            <w:tcBorders>
              <w:top w:val="single" w:sz="4" w:space="0" w:color="auto"/>
              <w:left w:val="single" w:sz="4" w:space="0" w:color="auto"/>
              <w:bottom w:val="single" w:sz="4" w:space="0" w:color="auto"/>
              <w:right w:val="single" w:sz="4" w:space="0" w:color="auto"/>
            </w:tcBorders>
          </w:tcPr>
          <w:p w14:paraId="36592F90"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D767C0">
              <w:rPr>
                <w:rFonts w:cs="Arial"/>
                <w:sz w:val="16"/>
                <w:szCs w:val="16"/>
                <w:lang w:eastAsia="ja-JP"/>
              </w:rPr>
              <w:t>R4-1815818</w:t>
            </w:r>
          </w:p>
          <w:p w14:paraId="5D633867" w14:textId="14EE3759"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277BB55" w14:textId="0EE4780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5A85A6" w14:textId="05CF8EB1" w:rsidR="003D2B62" w:rsidRDefault="003D2B62" w:rsidP="003D2B62">
            <w:pPr>
              <w:pStyle w:val="TAL"/>
              <w:rPr>
                <w:rFonts w:cs="Arial"/>
                <w:sz w:val="16"/>
                <w:szCs w:val="16"/>
                <w:lang w:eastAsia="ja-JP"/>
              </w:rPr>
            </w:pPr>
            <w:r w:rsidRPr="003F2C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C5D5A5" w14:textId="06BB578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52A769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9436E07" w14:textId="35F036D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w:t>
            </w:r>
            <w:r w:rsidRPr="0079359E">
              <w:rPr>
                <w:rFonts w:ascii="Arial" w:eastAsia="Malgun Gothic" w:hAnsi="Arial" w:cs="Arial" w:hint="eastAsia"/>
                <w:sz w:val="16"/>
                <w:szCs w:val="16"/>
                <w:lang w:eastAsia="ko-KR"/>
              </w:rPr>
              <w:t>3A-41A</w:t>
            </w:r>
            <w:r w:rsidRPr="0079359E">
              <w:rPr>
                <w:rFonts w:ascii="Arial" w:eastAsia="Malgun Gothic" w:hAnsi="Arial" w:cs="Arial"/>
                <w:sz w:val="16"/>
                <w:szCs w:val="16"/>
                <w:lang w:eastAsia="ko-KR"/>
              </w:rPr>
              <w:t>_n257A</w:t>
            </w:r>
          </w:p>
        </w:tc>
        <w:tc>
          <w:tcPr>
            <w:tcW w:w="1054" w:type="dxa"/>
            <w:tcBorders>
              <w:top w:val="single" w:sz="4" w:space="0" w:color="auto"/>
              <w:left w:val="single" w:sz="4" w:space="0" w:color="auto"/>
              <w:bottom w:val="single" w:sz="4" w:space="0" w:color="auto"/>
              <w:right w:val="single" w:sz="4" w:space="0" w:color="auto"/>
            </w:tcBorders>
          </w:tcPr>
          <w:p w14:paraId="0AE0D8CA" w14:textId="5B74C838"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EE9737A" w14:textId="64F3D4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5686073"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181012</w:t>
            </w:r>
            <w:r>
              <w:rPr>
                <w:rFonts w:cs="Arial"/>
                <w:sz w:val="16"/>
                <w:szCs w:val="16"/>
                <w:lang w:eastAsia="ja-JP"/>
              </w:rPr>
              <w:t>4</w:t>
            </w:r>
          </w:p>
          <w:p w14:paraId="0D001512" w14:textId="272B2FEB"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7350FDB" w14:textId="02D25A0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9AE26DE" w14:textId="063A3329" w:rsidR="003D2B62" w:rsidRDefault="003D2B62" w:rsidP="003D2B62">
            <w:pPr>
              <w:pStyle w:val="TAL"/>
              <w:rPr>
                <w:rFonts w:cs="Arial"/>
                <w:sz w:val="16"/>
                <w:szCs w:val="16"/>
                <w:lang w:eastAsia="ja-JP"/>
              </w:rPr>
            </w:pPr>
            <w:r w:rsidRPr="003F2C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15D21E" w14:textId="3C0AA69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B0F8C9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52ED116" w14:textId="4E91D20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DC_3A-41C-42C_n257A</w:t>
            </w:r>
          </w:p>
        </w:tc>
        <w:tc>
          <w:tcPr>
            <w:tcW w:w="1054" w:type="dxa"/>
            <w:tcBorders>
              <w:top w:val="single" w:sz="4" w:space="0" w:color="auto"/>
              <w:left w:val="single" w:sz="4" w:space="0" w:color="auto"/>
              <w:bottom w:val="single" w:sz="4" w:space="0" w:color="auto"/>
              <w:right w:val="single" w:sz="4" w:space="0" w:color="auto"/>
            </w:tcBorders>
          </w:tcPr>
          <w:p w14:paraId="6018021F" w14:textId="4B33278A"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1643E5" w14:textId="113BD9F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5BF3136" w14:textId="77777777" w:rsidR="003D2B62" w:rsidRDefault="003D2B62" w:rsidP="003D2B62">
            <w:pPr>
              <w:pStyle w:val="TAL"/>
              <w:rPr>
                <w:rFonts w:cs="Arial"/>
                <w:sz w:val="16"/>
                <w:szCs w:val="16"/>
                <w:lang w:eastAsia="ja-JP"/>
              </w:rPr>
            </w:pPr>
            <w:r>
              <w:rPr>
                <w:rFonts w:cs="Arial"/>
                <w:sz w:val="16"/>
                <w:szCs w:val="16"/>
                <w:lang w:eastAsia="ja-JP"/>
              </w:rPr>
              <w:t>37.716-31-11: R4-1810136</w:t>
            </w:r>
          </w:p>
          <w:p w14:paraId="3537597F" w14:textId="4CF1D3B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771248C" w14:textId="070755A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93C64F" w14:textId="27B27649" w:rsidR="003D2B62" w:rsidRDefault="003D2B62" w:rsidP="003D2B62">
            <w:pPr>
              <w:pStyle w:val="TAL"/>
              <w:rPr>
                <w:rFonts w:cs="Arial"/>
                <w:sz w:val="16"/>
                <w:szCs w:val="16"/>
                <w:lang w:eastAsia="ja-JP"/>
              </w:rPr>
            </w:pPr>
            <w:r w:rsidRPr="003F2C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22B880F" w14:textId="71BB48D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F148AC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5607284" w14:textId="621D3DC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3A-41C-42A</w:t>
            </w:r>
            <w:r w:rsidRPr="0079359E">
              <w:rPr>
                <w:rFonts w:ascii="Arial" w:eastAsia="Malgun Gothic" w:hAnsi="Arial" w:cs="Arial" w:hint="eastAsia"/>
                <w:sz w:val="16"/>
                <w:szCs w:val="16"/>
                <w:lang w:eastAsia="ko-KR"/>
              </w:rPr>
              <w:t>_n257A</w:t>
            </w:r>
          </w:p>
        </w:tc>
        <w:tc>
          <w:tcPr>
            <w:tcW w:w="1054" w:type="dxa"/>
            <w:tcBorders>
              <w:top w:val="single" w:sz="4" w:space="0" w:color="auto"/>
              <w:left w:val="single" w:sz="4" w:space="0" w:color="auto"/>
              <w:bottom w:val="single" w:sz="4" w:space="0" w:color="auto"/>
              <w:right w:val="single" w:sz="4" w:space="0" w:color="auto"/>
            </w:tcBorders>
          </w:tcPr>
          <w:p w14:paraId="6015D372" w14:textId="16D7BF55"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05D9DAC" w14:textId="7E607DD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B706AB6" w14:textId="77777777" w:rsidR="003D2B62" w:rsidRDefault="003D2B62" w:rsidP="003D2B62">
            <w:pPr>
              <w:pStyle w:val="TAL"/>
              <w:rPr>
                <w:rFonts w:cs="Arial"/>
                <w:sz w:val="16"/>
                <w:szCs w:val="16"/>
                <w:lang w:eastAsia="ja-JP"/>
              </w:rPr>
            </w:pPr>
            <w:r>
              <w:rPr>
                <w:rFonts w:cs="Arial"/>
                <w:sz w:val="16"/>
                <w:szCs w:val="16"/>
                <w:lang w:eastAsia="ja-JP"/>
              </w:rPr>
              <w:t>37.716-31-11: R4-1810136</w:t>
            </w:r>
          </w:p>
          <w:p w14:paraId="6276A07B" w14:textId="70BC3B4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BF77615" w14:textId="78188A9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79F6F1" w14:textId="53DAB1AD"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036A5E" w14:textId="6B4B26B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2A49E4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C097BD" w14:textId="4058806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C_n257A</w:t>
            </w:r>
          </w:p>
        </w:tc>
        <w:tc>
          <w:tcPr>
            <w:tcW w:w="1054" w:type="dxa"/>
            <w:tcBorders>
              <w:top w:val="single" w:sz="4" w:space="0" w:color="auto"/>
              <w:left w:val="single" w:sz="4" w:space="0" w:color="auto"/>
              <w:bottom w:val="single" w:sz="4" w:space="0" w:color="auto"/>
              <w:right w:val="single" w:sz="4" w:space="0" w:color="auto"/>
            </w:tcBorders>
          </w:tcPr>
          <w:p w14:paraId="0E89D646" w14:textId="1E43BAC1"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EE0023" w14:textId="4471949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B2679B9" w14:textId="77777777" w:rsidR="003D2B62" w:rsidRDefault="003D2B62" w:rsidP="003D2B62">
            <w:pPr>
              <w:pStyle w:val="TAL"/>
              <w:rPr>
                <w:rFonts w:cs="Arial"/>
                <w:sz w:val="16"/>
                <w:szCs w:val="16"/>
                <w:lang w:eastAsia="ja-JP"/>
              </w:rPr>
            </w:pPr>
            <w:r>
              <w:rPr>
                <w:rFonts w:cs="Arial"/>
                <w:sz w:val="16"/>
                <w:szCs w:val="16"/>
                <w:lang w:eastAsia="ja-JP"/>
              </w:rPr>
              <w:t>37.716-31-11: R4-1810136</w:t>
            </w:r>
          </w:p>
          <w:p w14:paraId="3D882E35" w14:textId="0271FB5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C618BE2" w14:textId="3D2EA18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4034C5" w14:textId="16339F65"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3530F8" w14:textId="2C6EC70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08A5E5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B70FC6" w14:textId="3751BC4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A_n257A</w:t>
            </w:r>
          </w:p>
        </w:tc>
        <w:tc>
          <w:tcPr>
            <w:tcW w:w="1054" w:type="dxa"/>
            <w:tcBorders>
              <w:top w:val="single" w:sz="4" w:space="0" w:color="auto"/>
              <w:left w:val="single" w:sz="4" w:space="0" w:color="auto"/>
              <w:bottom w:val="single" w:sz="4" w:space="0" w:color="auto"/>
              <w:right w:val="single" w:sz="4" w:space="0" w:color="auto"/>
            </w:tcBorders>
          </w:tcPr>
          <w:p w14:paraId="0CE51552" w14:textId="55B0714A"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B6F9DF7" w14:textId="68A500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C143DF6" w14:textId="77777777" w:rsidR="003D2B62" w:rsidRDefault="003D2B62" w:rsidP="003D2B62">
            <w:pPr>
              <w:pStyle w:val="TAL"/>
              <w:rPr>
                <w:rFonts w:cs="Arial"/>
                <w:sz w:val="16"/>
                <w:szCs w:val="16"/>
                <w:lang w:eastAsia="ja-JP"/>
              </w:rPr>
            </w:pPr>
            <w:r>
              <w:rPr>
                <w:rFonts w:cs="Arial"/>
                <w:sz w:val="16"/>
                <w:szCs w:val="16"/>
                <w:lang w:eastAsia="ja-JP"/>
              </w:rPr>
              <w:t>37.716-31-11: R4-1810136</w:t>
            </w:r>
          </w:p>
          <w:p w14:paraId="140BE8E5" w14:textId="14CD37A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7F25CB4" w14:textId="6F96B2E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7DB321F" w14:textId="421B3594"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1E82BD" w14:textId="784CE7C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6565E9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5F33E3" w14:textId="1A773FD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DC_1A-3A-18A_n257A</w:t>
            </w:r>
          </w:p>
        </w:tc>
        <w:tc>
          <w:tcPr>
            <w:tcW w:w="1054" w:type="dxa"/>
            <w:tcBorders>
              <w:top w:val="single" w:sz="4" w:space="0" w:color="auto"/>
              <w:left w:val="single" w:sz="4" w:space="0" w:color="auto"/>
              <w:bottom w:val="single" w:sz="4" w:space="0" w:color="auto"/>
              <w:right w:val="single" w:sz="4" w:space="0" w:color="auto"/>
            </w:tcBorders>
          </w:tcPr>
          <w:p w14:paraId="3356684D" w14:textId="6BD7E58D"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EC2DD6" w14:textId="548E4E0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6B22E31"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1810118</w:t>
            </w:r>
          </w:p>
          <w:p w14:paraId="43A738BE" w14:textId="1B16FAB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138AE3D" w14:textId="76A88B3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6810C22" w14:textId="30DB65B3"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BB7A79" w14:textId="107219E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8D8A99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731A13D" w14:textId="0AEE943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DC_1A-21A-42D_n257A</w:t>
            </w:r>
          </w:p>
        </w:tc>
        <w:tc>
          <w:tcPr>
            <w:tcW w:w="1054" w:type="dxa"/>
            <w:tcBorders>
              <w:top w:val="single" w:sz="4" w:space="0" w:color="auto"/>
              <w:left w:val="single" w:sz="4" w:space="0" w:color="auto"/>
              <w:bottom w:val="single" w:sz="4" w:space="0" w:color="auto"/>
              <w:right w:val="single" w:sz="4" w:space="0" w:color="auto"/>
            </w:tcBorders>
          </w:tcPr>
          <w:p w14:paraId="4603A9AE" w14:textId="7DB9E390"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5915041" w14:textId="5F5C11B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2C09181" w14:textId="3ABF8EC5"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309AA4B5" w14:textId="4A6E3CB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AD78FE" w14:textId="0B40D2DA"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5076C76" w14:textId="510C037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5AC00F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C73D82" w14:textId="62AE8B2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DC_1A-21A-42D_n257D</w:t>
            </w:r>
          </w:p>
        </w:tc>
        <w:tc>
          <w:tcPr>
            <w:tcW w:w="1054" w:type="dxa"/>
            <w:tcBorders>
              <w:top w:val="single" w:sz="4" w:space="0" w:color="auto"/>
              <w:left w:val="single" w:sz="4" w:space="0" w:color="auto"/>
              <w:bottom w:val="single" w:sz="4" w:space="0" w:color="auto"/>
              <w:right w:val="single" w:sz="4" w:space="0" w:color="auto"/>
            </w:tcBorders>
          </w:tcPr>
          <w:p w14:paraId="3B8F6B2F" w14:textId="5D1E3010"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80FC471" w14:textId="6A26B32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FEFD8C6" w14:textId="61D4EE96"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0F5C06D7" w14:textId="5D16741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7F1097" w14:textId="16BB1231"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AC4A53" w14:textId="3164040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B0A2F8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23CD40" w14:textId="70CD998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DC_1A-21A-42D_n257E</w:t>
            </w:r>
          </w:p>
        </w:tc>
        <w:tc>
          <w:tcPr>
            <w:tcW w:w="1054" w:type="dxa"/>
            <w:tcBorders>
              <w:top w:val="single" w:sz="4" w:space="0" w:color="auto"/>
              <w:left w:val="single" w:sz="4" w:space="0" w:color="auto"/>
              <w:bottom w:val="single" w:sz="4" w:space="0" w:color="auto"/>
              <w:right w:val="single" w:sz="4" w:space="0" w:color="auto"/>
            </w:tcBorders>
          </w:tcPr>
          <w:p w14:paraId="4785C7FF" w14:textId="1A87507F"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25660DE" w14:textId="5427CF3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6CF1FAD" w14:textId="40D1D439"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02FF39F2" w14:textId="383DEB4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5EA367" w14:textId="5065BCDC"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DAF5986" w14:textId="2383632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E245D4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DE6075" w14:textId="341A487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DC_1A-21A-42D_n257F</w:t>
            </w:r>
          </w:p>
        </w:tc>
        <w:tc>
          <w:tcPr>
            <w:tcW w:w="1054" w:type="dxa"/>
            <w:tcBorders>
              <w:top w:val="single" w:sz="4" w:space="0" w:color="auto"/>
              <w:left w:val="single" w:sz="4" w:space="0" w:color="auto"/>
              <w:bottom w:val="single" w:sz="4" w:space="0" w:color="auto"/>
              <w:right w:val="single" w:sz="4" w:space="0" w:color="auto"/>
            </w:tcBorders>
          </w:tcPr>
          <w:p w14:paraId="0A274F29" w14:textId="6F5B3D32"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1148587" w14:textId="1A478E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B535746" w14:textId="4CC75F7B"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3747D9FE" w14:textId="08E52E8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82BCA3" w14:textId="45E3A622"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8BB179" w14:textId="6FEC2F4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EC0372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C3615F" w14:textId="5F1209B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DC_3A-19A-42D_n257A</w:t>
            </w:r>
          </w:p>
        </w:tc>
        <w:tc>
          <w:tcPr>
            <w:tcW w:w="1054" w:type="dxa"/>
            <w:tcBorders>
              <w:top w:val="single" w:sz="4" w:space="0" w:color="auto"/>
              <w:left w:val="single" w:sz="4" w:space="0" w:color="auto"/>
              <w:bottom w:val="single" w:sz="4" w:space="0" w:color="auto"/>
              <w:right w:val="single" w:sz="4" w:space="0" w:color="auto"/>
            </w:tcBorders>
          </w:tcPr>
          <w:p w14:paraId="227B6064" w14:textId="520BDD97"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22D9EDD" w14:textId="2C40CC7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B346983" w14:textId="17A6C42F"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04C0AFB8" w14:textId="74CE9FE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F21D33F" w14:textId="68710B35"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FB21AEF" w14:textId="735F48B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810543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3B0DB8" w14:textId="157B17E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DC_3A-19A-42D_n257D</w:t>
            </w:r>
          </w:p>
        </w:tc>
        <w:tc>
          <w:tcPr>
            <w:tcW w:w="1054" w:type="dxa"/>
            <w:tcBorders>
              <w:top w:val="single" w:sz="4" w:space="0" w:color="auto"/>
              <w:left w:val="single" w:sz="4" w:space="0" w:color="auto"/>
              <w:bottom w:val="single" w:sz="4" w:space="0" w:color="auto"/>
              <w:right w:val="single" w:sz="4" w:space="0" w:color="auto"/>
            </w:tcBorders>
          </w:tcPr>
          <w:p w14:paraId="718A0636" w14:textId="2E4F9CB5"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71D3290" w14:textId="3F3B854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6299C5A" w14:textId="73C0F206"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555FDA99" w14:textId="3DC0085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51F85F" w14:textId="37861401"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8B237B8" w14:textId="7940E01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A4AF5D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BBD05E4" w14:textId="58C5DD4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DC_3A-19A-42D_n257E</w:t>
            </w:r>
          </w:p>
        </w:tc>
        <w:tc>
          <w:tcPr>
            <w:tcW w:w="1054" w:type="dxa"/>
            <w:tcBorders>
              <w:top w:val="single" w:sz="4" w:space="0" w:color="auto"/>
              <w:left w:val="single" w:sz="4" w:space="0" w:color="auto"/>
              <w:bottom w:val="single" w:sz="4" w:space="0" w:color="auto"/>
              <w:right w:val="single" w:sz="4" w:space="0" w:color="auto"/>
            </w:tcBorders>
          </w:tcPr>
          <w:p w14:paraId="1D9802C7" w14:textId="39C77C2F"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BAF4503" w14:textId="34F3ED2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DF77130" w14:textId="4C11BDCD"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58BE03E5" w14:textId="532D7D6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A850A5" w14:textId="5EB78679"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2A855C" w14:textId="2322448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2D9826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3EFD5B2" w14:textId="2D6B6D3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DC_3A-19A-42D_n257F</w:t>
            </w:r>
          </w:p>
        </w:tc>
        <w:tc>
          <w:tcPr>
            <w:tcW w:w="1054" w:type="dxa"/>
            <w:tcBorders>
              <w:top w:val="single" w:sz="4" w:space="0" w:color="auto"/>
              <w:left w:val="single" w:sz="4" w:space="0" w:color="auto"/>
              <w:bottom w:val="single" w:sz="4" w:space="0" w:color="auto"/>
              <w:right w:val="single" w:sz="4" w:space="0" w:color="auto"/>
            </w:tcBorders>
          </w:tcPr>
          <w:p w14:paraId="02E5F72B" w14:textId="0D490C95"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B47D681" w14:textId="4674557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DFD0150" w14:textId="5FAB316B"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0E281A81" w14:textId="7BD96A3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38D826F" w14:textId="6835A06E"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6D19F4F" w14:textId="61E932F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A298F9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19B75D" w14:textId="1775ABB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DC_3A-21A-42D_n257A</w:t>
            </w:r>
          </w:p>
        </w:tc>
        <w:tc>
          <w:tcPr>
            <w:tcW w:w="1054" w:type="dxa"/>
            <w:tcBorders>
              <w:top w:val="single" w:sz="4" w:space="0" w:color="auto"/>
              <w:left w:val="single" w:sz="4" w:space="0" w:color="auto"/>
              <w:bottom w:val="single" w:sz="4" w:space="0" w:color="auto"/>
              <w:right w:val="single" w:sz="4" w:space="0" w:color="auto"/>
            </w:tcBorders>
          </w:tcPr>
          <w:p w14:paraId="289C4FCB" w14:textId="1849062A"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FADD7FF" w14:textId="447E30B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B43FC6C" w14:textId="4593CECE"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1A378A36" w14:textId="6331BBA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BDFE53" w14:textId="1B63ABDA"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D2A5A6" w14:textId="174A19B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9A5A9E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3BB19F1" w14:textId="6372E3C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DC_3A-21A-42D_n257D</w:t>
            </w:r>
          </w:p>
        </w:tc>
        <w:tc>
          <w:tcPr>
            <w:tcW w:w="1054" w:type="dxa"/>
            <w:tcBorders>
              <w:top w:val="single" w:sz="4" w:space="0" w:color="auto"/>
              <w:left w:val="single" w:sz="4" w:space="0" w:color="auto"/>
              <w:bottom w:val="single" w:sz="4" w:space="0" w:color="auto"/>
              <w:right w:val="single" w:sz="4" w:space="0" w:color="auto"/>
            </w:tcBorders>
          </w:tcPr>
          <w:p w14:paraId="4BDF21AB" w14:textId="4998DDE6"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A1B8545" w14:textId="0885988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CD49457" w14:textId="5271951E"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224B9324" w14:textId="50E5210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589522" w14:textId="620A81AC"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5E1704" w14:textId="41584B7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15AE0A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B60A500" w14:textId="26684B4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DC_3A-21A-42D_n257E</w:t>
            </w:r>
          </w:p>
        </w:tc>
        <w:tc>
          <w:tcPr>
            <w:tcW w:w="1054" w:type="dxa"/>
            <w:tcBorders>
              <w:top w:val="single" w:sz="4" w:space="0" w:color="auto"/>
              <w:left w:val="single" w:sz="4" w:space="0" w:color="auto"/>
              <w:bottom w:val="single" w:sz="4" w:space="0" w:color="auto"/>
              <w:right w:val="single" w:sz="4" w:space="0" w:color="auto"/>
            </w:tcBorders>
          </w:tcPr>
          <w:p w14:paraId="15A6B81C" w14:textId="0A1C5430"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7F1CC1C" w14:textId="7BD658C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2302204" w14:textId="3D99BEAC"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1B95D71C" w14:textId="367FCB9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6A16FA" w14:textId="30C4CF26"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004B70" w14:textId="4E32833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9C5704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01E416A" w14:textId="3670B78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DC_3A-21A-42D_n257F</w:t>
            </w:r>
          </w:p>
        </w:tc>
        <w:tc>
          <w:tcPr>
            <w:tcW w:w="1054" w:type="dxa"/>
            <w:tcBorders>
              <w:top w:val="single" w:sz="4" w:space="0" w:color="auto"/>
              <w:left w:val="single" w:sz="4" w:space="0" w:color="auto"/>
              <w:bottom w:val="single" w:sz="4" w:space="0" w:color="auto"/>
              <w:right w:val="single" w:sz="4" w:space="0" w:color="auto"/>
            </w:tcBorders>
          </w:tcPr>
          <w:p w14:paraId="73C04902" w14:textId="1D3E3D58"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2BDD933" w14:textId="77C4176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8423C97" w14:textId="7A161E6A"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601B3622" w14:textId="69E01D2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F8A8EC" w14:textId="39DD919D"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4750ECB" w14:textId="3229C56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5E841B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20954DD" w14:textId="7A2DC4E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L_1A-3A-5A_n257F_UL_1A_n257A</w:t>
            </w:r>
          </w:p>
        </w:tc>
        <w:tc>
          <w:tcPr>
            <w:tcW w:w="1054" w:type="dxa"/>
            <w:tcBorders>
              <w:top w:val="single" w:sz="4" w:space="0" w:color="auto"/>
              <w:left w:val="single" w:sz="4" w:space="0" w:color="auto"/>
              <w:bottom w:val="single" w:sz="4" w:space="0" w:color="auto"/>
              <w:right w:val="single" w:sz="4" w:space="0" w:color="auto"/>
            </w:tcBorders>
          </w:tcPr>
          <w:p w14:paraId="4B098A83" w14:textId="48E786F8"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8139BEE" w14:textId="7531A2A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558925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351D938" w14:textId="61F2326C"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607186D" w14:textId="631D54E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40FAB2" w14:textId="2BC8A589"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DE4420" w14:textId="33710B5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26F1BB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A6B548" w14:textId="3B87D92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L_1A-3A-5A_n257E_UL_1A_n257A</w:t>
            </w:r>
          </w:p>
        </w:tc>
        <w:tc>
          <w:tcPr>
            <w:tcW w:w="1054" w:type="dxa"/>
            <w:tcBorders>
              <w:top w:val="single" w:sz="4" w:space="0" w:color="auto"/>
              <w:left w:val="single" w:sz="4" w:space="0" w:color="auto"/>
              <w:bottom w:val="single" w:sz="4" w:space="0" w:color="auto"/>
              <w:right w:val="single" w:sz="4" w:space="0" w:color="auto"/>
            </w:tcBorders>
          </w:tcPr>
          <w:p w14:paraId="3B85873D" w14:textId="65A3AA67"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CA20136" w14:textId="52CD127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38542F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E15241F" w14:textId="4A66962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C17993F" w14:textId="2831D89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5ED383" w14:textId="05F6F404"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E52953" w14:textId="2D56191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68B9AC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D38974" w14:textId="74BD731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L_1A-3A-5A_n257D_UL_1A_n257A</w:t>
            </w:r>
          </w:p>
        </w:tc>
        <w:tc>
          <w:tcPr>
            <w:tcW w:w="1054" w:type="dxa"/>
            <w:tcBorders>
              <w:top w:val="single" w:sz="4" w:space="0" w:color="auto"/>
              <w:left w:val="single" w:sz="4" w:space="0" w:color="auto"/>
              <w:bottom w:val="single" w:sz="4" w:space="0" w:color="auto"/>
              <w:right w:val="single" w:sz="4" w:space="0" w:color="auto"/>
            </w:tcBorders>
          </w:tcPr>
          <w:p w14:paraId="734D11B0" w14:textId="22F65A42"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EAC7203" w14:textId="5FF1625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C9B5E9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89EDEA4" w14:textId="4F897DF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1D015AB" w14:textId="439D9E0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DBFDAA" w14:textId="734E638A"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9F339C" w14:textId="0C5BD1A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1E6D79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BDE2B76" w14:textId="5FE862D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L_1A-3A-5A_n257F_UL_3A_n257A</w:t>
            </w:r>
          </w:p>
        </w:tc>
        <w:tc>
          <w:tcPr>
            <w:tcW w:w="1054" w:type="dxa"/>
            <w:tcBorders>
              <w:top w:val="single" w:sz="4" w:space="0" w:color="auto"/>
              <w:left w:val="single" w:sz="4" w:space="0" w:color="auto"/>
              <w:bottom w:val="single" w:sz="4" w:space="0" w:color="auto"/>
              <w:right w:val="single" w:sz="4" w:space="0" w:color="auto"/>
            </w:tcBorders>
          </w:tcPr>
          <w:p w14:paraId="65361785" w14:textId="712590EC"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731385C" w14:textId="4935A95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8B2006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64C029A" w14:textId="0FC799C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D0CBE57" w14:textId="452DBA8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EED4C4" w14:textId="378B0B7F"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1652FC8" w14:textId="7A20D22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6FBDB3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3FC408B" w14:textId="271677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L_1A-3A-5A_n257E_UL_3A_n257A</w:t>
            </w:r>
          </w:p>
        </w:tc>
        <w:tc>
          <w:tcPr>
            <w:tcW w:w="1054" w:type="dxa"/>
            <w:tcBorders>
              <w:top w:val="single" w:sz="4" w:space="0" w:color="auto"/>
              <w:left w:val="single" w:sz="4" w:space="0" w:color="auto"/>
              <w:bottom w:val="single" w:sz="4" w:space="0" w:color="auto"/>
              <w:right w:val="single" w:sz="4" w:space="0" w:color="auto"/>
            </w:tcBorders>
          </w:tcPr>
          <w:p w14:paraId="4F44D575" w14:textId="23ED500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EBDD5DA" w14:textId="6224B77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76295D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3C1D8B2" w14:textId="1C1B6EA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EA30FF5" w14:textId="22D8AEA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0A82E68" w14:textId="2592355F"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08FDC2" w14:textId="7800956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7F3660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3C2A510" w14:textId="5F9DBC5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L_1A-3A-5A_n257D_UL_3A_n257A</w:t>
            </w:r>
          </w:p>
        </w:tc>
        <w:tc>
          <w:tcPr>
            <w:tcW w:w="1054" w:type="dxa"/>
            <w:tcBorders>
              <w:top w:val="single" w:sz="4" w:space="0" w:color="auto"/>
              <w:left w:val="single" w:sz="4" w:space="0" w:color="auto"/>
              <w:bottom w:val="single" w:sz="4" w:space="0" w:color="auto"/>
              <w:right w:val="single" w:sz="4" w:space="0" w:color="auto"/>
            </w:tcBorders>
          </w:tcPr>
          <w:p w14:paraId="1D4327AA" w14:textId="414F0602"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45557DC" w14:textId="0FA6619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371388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918681D" w14:textId="0991E1B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85F0E88" w14:textId="07440FE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BD43C3" w14:textId="70E919FE"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DD46D6" w14:textId="1816EDD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15568F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F3BF6B" w14:textId="54A943D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L_1A-3A-5A_n257F_UL_5A_n257A</w:t>
            </w:r>
          </w:p>
        </w:tc>
        <w:tc>
          <w:tcPr>
            <w:tcW w:w="1054" w:type="dxa"/>
            <w:tcBorders>
              <w:top w:val="single" w:sz="4" w:space="0" w:color="auto"/>
              <w:left w:val="single" w:sz="4" w:space="0" w:color="auto"/>
              <w:bottom w:val="single" w:sz="4" w:space="0" w:color="auto"/>
              <w:right w:val="single" w:sz="4" w:space="0" w:color="auto"/>
            </w:tcBorders>
          </w:tcPr>
          <w:p w14:paraId="47035239" w14:textId="7C9B9292"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5763331" w14:textId="7752EF9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C8DFBE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296BA84" w14:textId="2E06C55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B7E1A04" w14:textId="18D7248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B8F0E8" w14:textId="72F933EE"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FEE2F3" w14:textId="30B69A3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02CFDE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B7D3FA" w14:textId="791496A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L_1A-3A-5A_n257E_UL_5A_n257A</w:t>
            </w:r>
          </w:p>
        </w:tc>
        <w:tc>
          <w:tcPr>
            <w:tcW w:w="1054" w:type="dxa"/>
            <w:tcBorders>
              <w:top w:val="single" w:sz="4" w:space="0" w:color="auto"/>
              <w:left w:val="single" w:sz="4" w:space="0" w:color="auto"/>
              <w:bottom w:val="single" w:sz="4" w:space="0" w:color="auto"/>
              <w:right w:val="single" w:sz="4" w:space="0" w:color="auto"/>
            </w:tcBorders>
          </w:tcPr>
          <w:p w14:paraId="0F4BD6B2" w14:textId="25E540F1"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B7818F8" w14:textId="66F92C2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4CE237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962C5AC" w14:textId="0333DCF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D4640C2" w14:textId="427914C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2F3441" w14:textId="0309B0F4"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F4A364" w14:textId="06AA01F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DC8810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AC62BB2" w14:textId="000AA00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L_1A-3A-5A_n257D_UL_5A_n257A</w:t>
            </w:r>
          </w:p>
        </w:tc>
        <w:tc>
          <w:tcPr>
            <w:tcW w:w="1054" w:type="dxa"/>
            <w:tcBorders>
              <w:top w:val="single" w:sz="4" w:space="0" w:color="auto"/>
              <w:left w:val="single" w:sz="4" w:space="0" w:color="auto"/>
              <w:bottom w:val="single" w:sz="4" w:space="0" w:color="auto"/>
              <w:right w:val="single" w:sz="4" w:space="0" w:color="auto"/>
            </w:tcBorders>
          </w:tcPr>
          <w:p w14:paraId="6F86F698" w14:textId="32A99551"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7AF287F" w14:textId="2ED2126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7B164F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5B14C9C" w14:textId="6B7B6B7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DD4A02F" w14:textId="2A4D925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122F05" w14:textId="25AE53AB"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A2CE14" w14:textId="6A806EE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854C3F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B91CEC" w14:textId="46EF410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L_1A-3A-5A_n257M_UL_1A_n257A</w:t>
            </w:r>
          </w:p>
        </w:tc>
        <w:tc>
          <w:tcPr>
            <w:tcW w:w="1054" w:type="dxa"/>
            <w:tcBorders>
              <w:top w:val="single" w:sz="4" w:space="0" w:color="auto"/>
              <w:left w:val="single" w:sz="4" w:space="0" w:color="auto"/>
              <w:bottom w:val="single" w:sz="4" w:space="0" w:color="auto"/>
              <w:right w:val="single" w:sz="4" w:space="0" w:color="auto"/>
            </w:tcBorders>
          </w:tcPr>
          <w:p w14:paraId="27974860" w14:textId="639FC439"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1C05F04" w14:textId="0337AE81"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1E9FB1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C0A1BFA" w14:textId="28526BD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AE04C05" w14:textId="0B20A49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D11B94" w14:textId="635659E7"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1BECB5" w14:textId="7E59D92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7B8404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7D1DD8" w14:textId="0287B00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L_1A-3A-5A_n257L_UL_1A_n257A</w:t>
            </w:r>
          </w:p>
        </w:tc>
        <w:tc>
          <w:tcPr>
            <w:tcW w:w="1054" w:type="dxa"/>
            <w:tcBorders>
              <w:top w:val="single" w:sz="4" w:space="0" w:color="auto"/>
              <w:left w:val="single" w:sz="4" w:space="0" w:color="auto"/>
              <w:bottom w:val="single" w:sz="4" w:space="0" w:color="auto"/>
              <w:right w:val="single" w:sz="4" w:space="0" w:color="auto"/>
            </w:tcBorders>
          </w:tcPr>
          <w:p w14:paraId="4EEE964C" w14:textId="2A78BF28"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208CF9B" w14:textId="754A275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CFED36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71139AA" w14:textId="5700927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ADDE5C2" w14:textId="2D50372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C40363" w14:textId="2CA43F60"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3C2EAD8" w14:textId="44CB7E1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DEFE19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EB7701" w14:textId="66AD969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L_1A-3A-5A_n257K_UL_1A_n257A</w:t>
            </w:r>
          </w:p>
        </w:tc>
        <w:tc>
          <w:tcPr>
            <w:tcW w:w="1054" w:type="dxa"/>
            <w:tcBorders>
              <w:top w:val="single" w:sz="4" w:space="0" w:color="auto"/>
              <w:left w:val="single" w:sz="4" w:space="0" w:color="auto"/>
              <w:bottom w:val="single" w:sz="4" w:space="0" w:color="auto"/>
              <w:right w:val="single" w:sz="4" w:space="0" w:color="auto"/>
            </w:tcBorders>
          </w:tcPr>
          <w:p w14:paraId="294124A7" w14:textId="2C774F63"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327D27D" w14:textId="782D60B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BFF07A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9C2EB9C" w14:textId="11D4EB7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5D5B695" w14:textId="3597824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CA5616" w14:textId="4BA7C39C"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7554975" w14:textId="177F3A1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382B65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F858DB" w14:textId="489A9FE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L_1A-3A-5A_n257J_UL_1A_n257A</w:t>
            </w:r>
          </w:p>
        </w:tc>
        <w:tc>
          <w:tcPr>
            <w:tcW w:w="1054" w:type="dxa"/>
            <w:tcBorders>
              <w:top w:val="single" w:sz="4" w:space="0" w:color="auto"/>
              <w:left w:val="single" w:sz="4" w:space="0" w:color="auto"/>
              <w:bottom w:val="single" w:sz="4" w:space="0" w:color="auto"/>
              <w:right w:val="single" w:sz="4" w:space="0" w:color="auto"/>
            </w:tcBorders>
          </w:tcPr>
          <w:p w14:paraId="2B75A01A" w14:textId="6EF5DE0E"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A8BD76A" w14:textId="6954BE5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059A8E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1D3F2C5" w14:textId="7AB208C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B1553AB" w14:textId="643447F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37BABB" w14:textId="15B18A7B"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103A2A1" w14:textId="20E7F1C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E0CA42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54456A9" w14:textId="5601399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L_1A-3A-5A_n257I_UL_1A_n257A</w:t>
            </w:r>
          </w:p>
        </w:tc>
        <w:tc>
          <w:tcPr>
            <w:tcW w:w="1054" w:type="dxa"/>
            <w:tcBorders>
              <w:top w:val="single" w:sz="4" w:space="0" w:color="auto"/>
              <w:left w:val="single" w:sz="4" w:space="0" w:color="auto"/>
              <w:bottom w:val="single" w:sz="4" w:space="0" w:color="auto"/>
              <w:right w:val="single" w:sz="4" w:space="0" w:color="auto"/>
            </w:tcBorders>
          </w:tcPr>
          <w:p w14:paraId="79BD4FC5" w14:textId="080C1BA6"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EAA2DDD" w14:textId="538D5A1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B087A9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1AE7219" w14:textId="2F54A04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C5BD177" w14:textId="2ED94AC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7FBEC4" w14:textId="28730B03"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C6147B" w14:textId="551AA0C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6D0C4B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9C59DEF" w14:textId="121703A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L_1A-3A-5A_n257H_UL_1A_n257A</w:t>
            </w:r>
          </w:p>
        </w:tc>
        <w:tc>
          <w:tcPr>
            <w:tcW w:w="1054" w:type="dxa"/>
            <w:tcBorders>
              <w:top w:val="single" w:sz="4" w:space="0" w:color="auto"/>
              <w:left w:val="single" w:sz="4" w:space="0" w:color="auto"/>
              <w:bottom w:val="single" w:sz="4" w:space="0" w:color="auto"/>
              <w:right w:val="single" w:sz="4" w:space="0" w:color="auto"/>
            </w:tcBorders>
          </w:tcPr>
          <w:p w14:paraId="4D48AC3F" w14:textId="17F33A51"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04BF3B" w14:textId="6910EE7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C962D1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9292C2C" w14:textId="084DC9D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B9089FE" w14:textId="666638E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0AD8B3" w14:textId="4D7809E0"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281594" w14:textId="3FA8429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0E5482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9E2159" w14:textId="470EF9A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L_1A-3A-5A_n257G_UL_1A_n257A</w:t>
            </w:r>
          </w:p>
        </w:tc>
        <w:tc>
          <w:tcPr>
            <w:tcW w:w="1054" w:type="dxa"/>
            <w:tcBorders>
              <w:top w:val="single" w:sz="4" w:space="0" w:color="auto"/>
              <w:left w:val="single" w:sz="4" w:space="0" w:color="auto"/>
              <w:bottom w:val="single" w:sz="4" w:space="0" w:color="auto"/>
              <w:right w:val="single" w:sz="4" w:space="0" w:color="auto"/>
            </w:tcBorders>
          </w:tcPr>
          <w:p w14:paraId="0072405B" w14:textId="248C7FEB"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A1BA18D" w14:textId="3D1424B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7E674D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111646E" w14:textId="5F1DA57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346BCD5" w14:textId="54DCDF2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C70E4B" w14:textId="0910F023"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E7C480F" w14:textId="359C3F0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6F9933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BBC420" w14:textId="7F9065A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L_1A-3A-5A_n257M_UL_3A_n257A</w:t>
            </w:r>
          </w:p>
        </w:tc>
        <w:tc>
          <w:tcPr>
            <w:tcW w:w="1054" w:type="dxa"/>
            <w:tcBorders>
              <w:top w:val="single" w:sz="4" w:space="0" w:color="auto"/>
              <w:left w:val="single" w:sz="4" w:space="0" w:color="auto"/>
              <w:bottom w:val="single" w:sz="4" w:space="0" w:color="auto"/>
              <w:right w:val="single" w:sz="4" w:space="0" w:color="auto"/>
            </w:tcBorders>
          </w:tcPr>
          <w:p w14:paraId="715FDCD5" w14:textId="6199F531"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5A7D616" w14:textId="6A60342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F60963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2CCC377" w14:textId="076FEF1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4736BEB" w14:textId="67193D5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FFFF58" w14:textId="4A913D02"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F3BF29" w14:textId="5E4C2EC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7DF4C0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8AF185" w14:textId="4C738D4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L_1A-3A-5A_n257L_UL_3A_n257A</w:t>
            </w:r>
          </w:p>
        </w:tc>
        <w:tc>
          <w:tcPr>
            <w:tcW w:w="1054" w:type="dxa"/>
            <w:tcBorders>
              <w:top w:val="single" w:sz="4" w:space="0" w:color="auto"/>
              <w:left w:val="single" w:sz="4" w:space="0" w:color="auto"/>
              <w:bottom w:val="single" w:sz="4" w:space="0" w:color="auto"/>
              <w:right w:val="single" w:sz="4" w:space="0" w:color="auto"/>
            </w:tcBorders>
          </w:tcPr>
          <w:p w14:paraId="36606843" w14:textId="0800424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8CB03A" w14:textId="0CFC457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C32F0E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F516B66" w14:textId="7951DC8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1920917" w14:textId="5CB04E4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737372" w14:textId="296BD8B2"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A20D02F" w14:textId="0C226DF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A4CE5C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58FF1D5" w14:textId="7318CC0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L_1A-3A-5A_n257K_UL_3A_n257A</w:t>
            </w:r>
          </w:p>
        </w:tc>
        <w:tc>
          <w:tcPr>
            <w:tcW w:w="1054" w:type="dxa"/>
            <w:tcBorders>
              <w:top w:val="single" w:sz="4" w:space="0" w:color="auto"/>
              <w:left w:val="single" w:sz="4" w:space="0" w:color="auto"/>
              <w:bottom w:val="single" w:sz="4" w:space="0" w:color="auto"/>
              <w:right w:val="single" w:sz="4" w:space="0" w:color="auto"/>
            </w:tcBorders>
          </w:tcPr>
          <w:p w14:paraId="0E3D5CF0" w14:textId="195716CF"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230D85" w14:textId="3D12D1F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4865A3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2CA9935" w14:textId="413F15B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16463B1" w14:textId="7DC9E5A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51442F" w14:textId="22C3A9B1"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B19279" w14:textId="033E72F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09E83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2D5DA3" w14:textId="211DD29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L_1A-3A-5A_n257J_UL_3A_n257A</w:t>
            </w:r>
          </w:p>
        </w:tc>
        <w:tc>
          <w:tcPr>
            <w:tcW w:w="1054" w:type="dxa"/>
            <w:tcBorders>
              <w:top w:val="single" w:sz="4" w:space="0" w:color="auto"/>
              <w:left w:val="single" w:sz="4" w:space="0" w:color="auto"/>
              <w:bottom w:val="single" w:sz="4" w:space="0" w:color="auto"/>
              <w:right w:val="single" w:sz="4" w:space="0" w:color="auto"/>
            </w:tcBorders>
          </w:tcPr>
          <w:p w14:paraId="796DFC32" w14:textId="102460BE"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B70FD08" w14:textId="5EA01ED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C3005D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8A7E0EB" w14:textId="495DAB9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B6C5603" w14:textId="0D1761C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62C853B" w14:textId="24DCE095"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0027F7" w14:textId="027F6CB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8C261E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2ECF749" w14:textId="6432A50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L_1A-3A-5A_n257I_UL_3A_n257A</w:t>
            </w:r>
          </w:p>
        </w:tc>
        <w:tc>
          <w:tcPr>
            <w:tcW w:w="1054" w:type="dxa"/>
            <w:tcBorders>
              <w:top w:val="single" w:sz="4" w:space="0" w:color="auto"/>
              <w:left w:val="single" w:sz="4" w:space="0" w:color="auto"/>
              <w:bottom w:val="single" w:sz="4" w:space="0" w:color="auto"/>
              <w:right w:val="single" w:sz="4" w:space="0" w:color="auto"/>
            </w:tcBorders>
          </w:tcPr>
          <w:p w14:paraId="27D76FDB" w14:textId="05F1A350"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EEAF137" w14:textId="2212D62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98D154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634777C" w14:textId="24751E1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5D8CC35" w14:textId="78A7D0E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91EBFE7" w14:textId="503A0E5F"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BB4F907" w14:textId="04FF330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843556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014911D" w14:textId="7A30016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L_1A-3A-5A_n257H_UL_3A_n257A</w:t>
            </w:r>
          </w:p>
        </w:tc>
        <w:tc>
          <w:tcPr>
            <w:tcW w:w="1054" w:type="dxa"/>
            <w:tcBorders>
              <w:top w:val="single" w:sz="4" w:space="0" w:color="auto"/>
              <w:left w:val="single" w:sz="4" w:space="0" w:color="auto"/>
              <w:bottom w:val="single" w:sz="4" w:space="0" w:color="auto"/>
              <w:right w:val="single" w:sz="4" w:space="0" w:color="auto"/>
            </w:tcBorders>
          </w:tcPr>
          <w:p w14:paraId="601004C3" w14:textId="1EB35E22"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1939729" w14:textId="622F065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C0FB95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61AF66E" w14:textId="4245EA7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36CC171" w14:textId="5912709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45B9AE" w14:textId="469BB94C"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3F139CD" w14:textId="71F61A9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67743D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C08F3B" w14:textId="08718EA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L_1A-3A-5A_n257G_UL_3A_n257A</w:t>
            </w:r>
          </w:p>
        </w:tc>
        <w:tc>
          <w:tcPr>
            <w:tcW w:w="1054" w:type="dxa"/>
            <w:tcBorders>
              <w:top w:val="single" w:sz="4" w:space="0" w:color="auto"/>
              <w:left w:val="single" w:sz="4" w:space="0" w:color="auto"/>
              <w:bottom w:val="single" w:sz="4" w:space="0" w:color="auto"/>
              <w:right w:val="single" w:sz="4" w:space="0" w:color="auto"/>
            </w:tcBorders>
          </w:tcPr>
          <w:p w14:paraId="45438D58" w14:textId="077B7651"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B924AAD" w14:textId="2676B16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F3FAE7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647A34B" w14:textId="1915EF8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55042EC" w14:textId="5741E50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32426EF" w14:textId="79B9C41F"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F67871" w14:textId="6DDB3B1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FC83A3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9C00F2" w14:textId="6F6E822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L_1A-3A-5A_n257M_UL_5A_n257A</w:t>
            </w:r>
          </w:p>
        </w:tc>
        <w:tc>
          <w:tcPr>
            <w:tcW w:w="1054" w:type="dxa"/>
            <w:tcBorders>
              <w:top w:val="single" w:sz="4" w:space="0" w:color="auto"/>
              <w:left w:val="single" w:sz="4" w:space="0" w:color="auto"/>
              <w:bottom w:val="single" w:sz="4" w:space="0" w:color="auto"/>
              <w:right w:val="single" w:sz="4" w:space="0" w:color="auto"/>
            </w:tcBorders>
          </w:tcPr>
          <w:p w14:paraId="1ADD1AE9" w14:textId="7D8436A2"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F5E0BB3" w14:textId="5430D9A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992695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5F3AE90" w14:textId="00DF953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07CB0AA" w14:textId="4B5D077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92483E" w14:textId="00CB9C0E"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EA4E3D" w14:textId="7AA7EE1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A71CC7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A063B2" w14:textId="0ABDC2C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L_1A-3A-5A_n257L_UL_5A_n257A</w:t>
            </w:r>
          </w:p>
        </w:tc>
        <w:tc>
          <w:tcPr>
            <w:tcW w:w="1054" w:type="dxa"/>
            <w:tcBorders>
              <w:top w:val="single" w:sz="4" w:space="0" w:color="auto"/>
              <w:left w:val="single" w:sz="4" w:space="0" w:color="auto"/>
              <w:bottom w:val="single" w:sz="4" w:space="0" w:color="auto"/>
              <w:right w:val="single" w:sz="4" w:space="0" w:color="auto"/>
            </w:tcBorders>
          </w:tcPr>
          <w:p w14:paraId="561D85DB" w14:textId="2CE53191"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5A51127" w14:textId="6FAB5E2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C6BD61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88FE2E7" w14:textId="70000C6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3009AAC" w14:textId="629A19B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3AA1C1" w14:textId="1309E634"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5C7142" w14:textId="5DA01FC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24E483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BED3B1" w14:textId="4034A3A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L_1A-3A-5A_n257K_UL_5A_n257A</w:t>
            </w:r>
          </w:p>
        </w:tc>
        <w:tc>
          <w:tcPr>
            <w:tcW w:w="1054" w:type="dxa"/>
            <w:tcBorders>
              <w:top w:val="single" w:sz="4" w:space="0" w:color="auto"/>
              <w:left w:val="single" w:sz="4" w:space="0" w:color="auto"/>
              <w:bottom w:val="single" w:sz="4" w:space="0" w:color="auto"/>
              <w:right w:val="single" w:sz="4" w:space="0" w:color="auto"/>
            </w:tcBorders>
          </w:tcPr>
          <w:p w14:paraId="2BCC0DA9" w14:textId="3E77BA8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E34D680" w14:textId="123C8E7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CE9135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C15B8A0" w14:textId="2498B8B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858C0F2" w14:textId="1921ADA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EED032" w14:textId="58DCB7EC"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B5BE31" w14:textId="33CDE8C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8B8982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69A09A5" w14:textId="3CB1350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L_1A-3A-5A_n257J_UL_5A_n257A</w:t>
            </w:r>
          </w:p>
        </w:tc>
        <w:tc>
          <w:tcPr>
            <w:tcW w:w="1054" w:type="dxa"/>
            <w:tcBorders>
              <w:top w:val="single" w:sz="4" w:space="0" w:color="auto"/>
              <w:left w:val="single" w:sz="4" w:space="0" w:color="auto"/>
              <w:bottom w:val="single" w:sz="4" w:space="0" w:color="auto"/>
              <w:right w:val="single" w:sz="4" w:space="0" w:color="auto"/>
            </w:tcBorders>
          </w:tcPr>
          <w:p w14:paraId="1E70E286" w14:textId="754D38B8"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BAEF183" w14:textId="2E85D47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1F32DD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1742FB1" w14:textId="393206B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15671F1" w14:textId="5255198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5DFFD1" w14:textId="65D87BD4"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2BE9E4" w14:textId="7DB31D8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6F3A9B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AA6F6AA" w14:textId="1CC200E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L_1A-3A-5A_n257I_UL_5A_n257A</w:t>
            </w:r>
          </w:p>
        </w:tc>
        <w:tc>
          <w:tcPr>
            <w:tcW w:w="1054" w:type="dxa"/>
            <w:tcBorders>
              <w:top w:val="single" w:sz="4" w:space="0" w:color="auto"/>
              <w:left w:val="single" w:sz="4" w:space="0" w:color="auto"/>
              <w:bottom w:val="single" w:sz="4" w:space="0" w:color="auto"/>
              <w:right w:val="single" w:sz="4" w:space="0" w:color="auto"/>
            </w:tcBorders>
          </w:tcPr>
          <w:p w14:paraId="0251B65C" w14:textId="59AAA08C"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3CD9415" w14:textId="01DDFEE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F3784A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0B6A6FF" w14:textId="1FE7BD2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A316C6A" w14:textId="005E7DF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18E7F1" w14:textId="2E361BD4"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786BC53" w14:textId="1355245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AF14C8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5001C7" w14:textId="1611115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L_1A-3A-5A_n257H_UL_5A_n257A</w:t>
            </w:r>
          </w:p>
        </w:tc>
        <w:tc>
          <w:tcPr>
            <w:tcW w:w="1054" w:type="dxa"/>
            <w:tcBorders>
              <w:top w:val="single" w:sz="4" w:space="0" w:color="auto"/>
              <w:left w:val="single" w:sz="4" w:space="0" w:color="auto"/>
              <w:bottom w:val="single" w:sz="4" w:space="0" w:color="auto"/>
              <w:right w:val="single" w:sz="4" w:space="0" w:color="auto"/>
            </w:tcBorders>
          </w:tcPr>
          <w:p w14:paraId="6C612826" w14:textId="27D3D343"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4E397B" w14:textId="045C66D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851330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200114D" w14:textId="7E1F588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7A4AD36" w14:textId="0E0E0F9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95BC38" w14:textId="7655DDDA"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6294BF" w14:textId="0F09452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8D74F0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ABC069" w14:textId="06FF2A3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L_1A-3A-5A_n257G_UL_5A_n257A</w:t>
            </w:r>
          </w:p>
        </w:tc>
        <w:tc>
          <w:tcPr>
            <w:tcW w:w="1054" w:type="dxa"/>
            <w:tcBorders>
              <w:top w:val="single" w:sz="4" w:space="0" w:color="auto"/>
              <w:left w:val="single" w:sz="4" w:space="0" w:color="auto"/>
              <w:bottom w:val="single" w:sz="4" w:space="0" w:color="auto"/>
              <w:right w:val="single" w:sz="4" w:space="0" w:color="auto"/>
            </w:tcBorders>
          </w:tcPr>
          <w:p w14:paraId="6E01378F" w14:textId="06025632"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FBD6ABA" w14:textId="22B17F1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9EE8B8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0B42C1F" w14:textId="4F6B538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B0D9732" w14:textId="56D2333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6E559E" w14:textId="7235C3F9"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AD7835C" w14:textId="611E71F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896A8E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E59532" w14:textId="46DB90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L_1A-3A-7A_n257F_UL_1A_n257A</w:t>
            </w:r>
          </w:p>
        </w:tc>
        <w:tc>
          <w:tcPr>
            <w:tcW w:w="1054" w:type="dxa"/>
            <w:tcBorders>
              <w:top w:val="single" w:sz="4" w:space="0" w:color="auto"/>
              <w:left w:val="single" w:sz="4" w:space="0" w:color="auto"/>
              <w:bottom w:val="single" w:sz="4" w:space="0" w:color="auto"/>
              <w:right w:val="single" w:sz="4" w:space="0" w:color="auto"/>
            </w:tcBorders>
          </w:tcPr>
          <w:p w14:paraId="659978ED" w14:textId="703D70BC"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BC10D2A" w14:textId="001AC44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5CCD00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822E1C5" w14:textId="2D54613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D3C106A" w14:textId="6006D04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4EA826" w14:textId="4B699386"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95742C" w14:textId="51D6667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F19B38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40F806" w14:textId="4808996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L_1A-3A-7A_n257E_UL_1A_n257A</w:t>
            </w:r>
          </w:p>
        </w:tc>
        <w:tc>
          <w:tcPr>
            <w:tcW w:w="1054" w:type="dxa"/>
            <w:tcBorders>
              <w:top w:val="single" w:sz="4" w:space="0" w:color="auto"/>
              <w:left w:val="single" w:sz="4" w:space="0" w:color="auto"/>
              <w:bottom w:val="single" w:sz="4" w:space="0" w:color="auto"/>
              <w:right w:val="single" w:sz="4" w:space="0" w:color="auto"/>
            </w:tcBorders>
          </w:tcPr>
          <w:p w14:paraId="0A77D95F" w14:textId="0CF30015"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2DAC729" w14:textId="6156E76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2B912D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E174BD6" w14:textId="51149EF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EC4FF59" w14:textId="04B3338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84D26C" w14:textId="2BFC5654"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8951F3" w14:textId="7F33411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DDF354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98A89CA" w14:textId="670B997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L_1A-3A-7A_n257D_UL_1A_n257A</w:t>
            </w:r>
          </w:p>
        </w:tc>
        <w:tc>
          <w:tcPr>
            <w:tcW w:w="1054" w:type="dxa"/>
            <w:tcBorders>
              <w:top w:val="single" w:sz="4" w:space="0" w:color="auto"/>
              <w:left w:val="single" w:sz="4" w:space="0" w:color="auto"/>
              <w:bottom w:val="single" w:sz="4" w:space="0" w:color="auto"/>
              <w:right w:val="single" w:sz="4" w:space="0" w:color="auto"/>
            </w:tcBorders>
          </w:tcPr>
          <w:p w14:paraId="32D4EDAA" w14:textId="430B5EAB"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DAE6016" w14:textId="263BAA4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233AB2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5A8F0DB" w14:textId="233AEF8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D2CB244" w14:textId="63D3DF5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BF90BB" w14:textId="36EF1DBE"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2007FB" w14:textId="30F07F6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4DF010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EA50C1" w14:textId="6A36298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L_1A-3A-7A_n257F_UL_3A_n257A</w:t>
            </w:r>
          </w:p>
        </w:tc>
        <w:tc>
          <w:tcPr>
            <w:tcW w:w="1054" w:type="dxa"/>
            <w:tcBorders>
              <w:top w:val="single" w:sz="4" w:space="0" w:color="auto"/>
              <w:left w:val="single" w:sz="4" w:space="0" w:color="auto"/>
              <w:bottom w:val="single" w:sz="4" w:space="0" w:color="auto"/>
              <w:right w:val="single" w:sz="4" w:space="0" w:color="auto"/>
            </w:tcBorders>
          </w:tcPr>
          <w:p w14:paraId="4A28DF9E" w14:textId="3AE2FECC"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D1792A2" w14:textId="3155B62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25ABA5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C610959" w14:textId="0DAB353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1B07386" w14:textId="577E711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4CAD81" w14:textId="673EAD92"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A8EED3" w14:textId="796CECE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685F33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1E4DACC" w14:textId="4BCF444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L_1A-3A-7A_n257E_UL_3A_n257A</w:t>
            </w:r>
          </w:p>
        </w:tc>
        <w:tc>
          <w:tcPr>
            <w:tcW w:w="1054" w:type="dxa"/>
            <w:tcBorders>
              <w:top w:val="single" w:sz="4" w:space="0" w:color="auto"/>
              <w:left w:val="single" w:sz="4" w:space="0" w:color="auto"/>
              <w:bottom w:val="single" w:sz="4" w:space="0" w:color="auto"/>
              <w:right w:val="single" w:sz="4" w:space="0" w:color="auto"/>
            </w:tcBorders>
          </w:tcPr>
          <w:p w14:paraId="23AAA4D8" w14:textId="697AB7A6"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82B90D" w14:textId="23E43811"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5C51AA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602059D" w14:textId="459C886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69DFC01" w14:textId="373CB65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5D96D08" w14:textId="0811C802"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138AE5D" w14:textId="00C481B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0DA636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B1D4B4" w14:textId="65242B0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L_1A-3A-7A_n257D_UL_3A_n257A</w:t>
            </w:r>
          </w:p>
        </w:tc>
        <w:tc>
          <w:tcPr>
            <w:tcW w:w="1054" w:type="dxa"/>
            <w:tcBorders>
              <w:top w:val="single" w:sz="4" w:space="0" w:color="auto"/>
              <w:left w:val="single" w:sz="4" w:space="0" w:color="auto"/>
              <w:bottom w:val="single" w:sz="4" w:space="0" w:color="auto"/>
              <w:right w:val="single" w:sz="4" w:space="0" w:color="auto"/>
            </w:tcBorders>
          </w:tcPr>
          <w:p w14:paraId="0F39B67D" w14:textId="37947A40"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41A9C9F" w14:textId="5622ABA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13FBBC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BF756FA" w14:textId="7513C0D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AD09F24" w14:textId="507983A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0761EB1" w14:textId="0B74442E"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E843462" w14:textId="0675F36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72B95F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F335110" w14:textId="3E264E4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L_1A-3A-7A_n257F_UL_7A_n257A</w:t>
            </w:r>
          </w:p>
        </w:tc>
        <w:tc>
          <w:tcPr>
            <w:tcW w:w="1054" w:type="dxa"/>
            <w:tcBorders>
              <w:top w:val="single" w:sz="4" w:space="0" w:color="auto"/>
              <w:left w:val="single" w:sz="4" w:space="0" w:color="auto"/>
              <w:bottom w:val="single" w:sz="4" w:space="0" w:color="auto"/>
              <w:right w:val="single" w:sz="4" w:space="0" w:color="auto"/>
            </w:tcBorders>
          </w:tcPr>
          <w:p w14:paraId="5EB98E4E" w14:textId="5E94B554"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F9528B8" w14:textId="09FD4DA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89E6C7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847E146" w14:textId="00B5292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89A30BE" w14:textId="09AC49E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4CBB98" w14:textId="68541539"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0C59681" w14:textId="7E11454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9F01D5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B9E63B" w14:textId="4BA33DA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L_1A-3A-7A_n257E_UL_7A_n257A</w:t>
            </w:r>
          </w:p>
        </w:tc>
        <w:tc>
          <w:tcPr>
            <w:tcW w:w="1054" w:type="dxa"/>
            <w:tcBorders>
              <w:top w:val="single" w:sz="4" w:space="0" w:color="auto"/>
              <w:left w:val="single" w:sz="4" w:space="0" w:color="auto"/>
              <w:bottom w:val="single" w:sz="4" w:space="0" w:color="auto"/>
              <w:right w:val="single" w:sz="4" w:space="0" w:color="auto"/>
            </w:tcBorders>
          </w:tcPr>
          <w:p w14:paraId="3CC261D1" w14:textId="5080BA02"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82F567C" w14:textId="756CBB1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A4C25F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B15986F" w14:textId="565A2B1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6859572" w14:textId="45641B7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C2F5F3" w14:textId="4952A5DD"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B626CAD" w14:textId="5B39C67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1C488B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72B3B0" w14:textId="2BBD01D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L_1A-3A-7A_n257D_UL_7A_n257A</w:t>
            </w:r>
          </w:p>
        </w:tc>
        <w:tc>
          <w:tcPr>
            <w:tcW w:w="1054" w:type="dxa"/>
            <w:tcBorders>
              <w:top w:val="single" w:sz="4" w:space="0" w:color="auto"/>
              <w:left w:val="single" w:sz="4" w:space="0" w:color="auto"/>
              <w:bottom w:val="single" w:sz="4" w:space="0" w:color="auto"/>
              <w:right w:val="single" w:sz="4" w:space="0" w:color="auto"/>
            </w:tcBorders>
          </w:tcPr>
          <w:p w14:paraId="106410D3" w14:textId="0CFC3B2C"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9E636BB" w14:textId="4376C4F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8E11E6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FCE9A19" w14:textId="3F577F1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3FA75B7" w14:textId="008CECC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82D601" w14:textId="0031EC51"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858CD30" w14:textId="2999648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8DBAA5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C29949B" w14:textId="5E224F6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L_1A-3A-7A_n257M_UL_1A_n257A</w:t>
            </w:r>
          </w:p>
        </w:tc>
        <w:tc>
          <w:tcPr>
            <w:tcW w:w="1054" w:type="dxa"/>
            <w:tcBorders>
              <w:top w:val="single" w:sz="4" w:space="0" w:color="auto"/>
              <w:left w:val="single" w:sz="4" w:space="0" w:color="auto"/>
              <w:bottom w:val="single" w:sz="4" w:space="0" w:color="auto"/>
              <w:right w:val="single" w:sz="4" w:space="0" w:color="auto"/>
            </w:tcBorders>
          </w:tcPr>
          <w:p w14:paraId="6236FA17" w14:textId="654DEC8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2520E4" w14:textId="7978C2E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8E1A6E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56BB12F" w14:textId="53CBBD4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F791058" w14:textId="0E69EA2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274E99E" w14:textId="37D522B2"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A333096" w14:textId="422C36D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00EEBD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B5139B1" w14:textId="177A2B3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L_1A-3A-7A_n257L_UL_1A_n257A</w:t>
            </w:r>
          </w:p>
        </w:tc>
        <w:tc>
          <w:tcPr>
            <w:tcW w:w="1054" w:type="dxa"/>
            <w:tcBorders>
              <w:top w:val="single" w:sz="4" w:space="0" w:color="auto"/>
              <w:left w:val="single" w:sz="4" w:space="0" w:color="auto"/>
              <w:bottom w:val="single" w:sz="4" w:space="0" w:color="auto"/>
              <w:right w:val="single" w:sz="4" w:space="0" w:color="auto"/>
            </w:tcBorders>
          </w:tcPr>
          <w:p w14:paraId="061F2A6C" w14:textId="44D79DF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4AB3305" w14:textId="1ED4CCA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79CD1C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6D13316" w14:textId="3628211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2A1BEF8" w14:textId="2A7E3DB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27D9C2" w14:textId="612E306F"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D99AA8" w14:textId="08E7DF6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AB56B4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9D43DC" w14:textId="1CE1D47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L_1A-3A-7A_n257K_UL_1A_n257A</w:t>
            </w:r>
          </w:p>
        </w:tc>
        <w:tc>
          <w:tcPr>
            <w:tcW w:w="1054" w:type="dxa"/>
            <w:tcBorders>
              <w:top w:val="single" w:sz="4" w:space="0" w:color="auto"/>
              <w:left w:val="single" w:sz="4" w:space="0" w:color="auto"/>
              <w:bottom w:val="single" w:sz="4" w:space="0" w:color="auto"/>
              <w:right w:val="single" w:sz="4" w:space="0" w:color="auto"/>
            </w:tcBorders>
          </w:tcPr>
          <w:p w14:paraId="1B411090" w14:textId="1E9FD5E2"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A251C49" w14:textId="74DD08F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D6E1C7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CBAEA4B" w14:textId="24469A8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9BB2DEA" w14:textId="0ACEB42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DD4EC8" w14:textId="1073E46D"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1245A9F" w14:textId="4FF6E55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EFAFAF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01A96A" w14:textId="1D7AD9D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L_1A-3A-7A_n257J_UL_1A_n257A</w:t>
            </w:r>
          </w:p>
        </w:tc>
        <w:tc>
          <w:tcPr>
            <w:tcW w:w="1054" w:type="dxa"/>
            <w:tcBorders>
              <w:top w:val="single" w:sz="4" w:space="0" w:color="auto"/>
              <w:left w:val="single" w:sz="4" w:space="0" w:color="auto"/>
              <w:bottom w:val="single" w:sz="4" w:space="0" w:color="auto"/>
              <w:right w:val="single" w:sz="4" w:space="0" w:color="auto"/>
            </w:tcBorders>
          </w:tcPr>
          <w:p w14:paraId="70CCFD61" w14:textId="0D037CC6"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3216316" w14:textId="59D67AD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8A21D1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2E2E563" w14:textId="6E42DAE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586C8C1" w14:textId="06E94AF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D07106" w14:textId="5C6BDABE"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8CD602" w14:textId="4A91BFB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BEAD2D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6CFB2E" w14:textId="7AA7463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L_1A-3A-7A_n257I_UL_1A_n257A</w:t>
            </w:r>
          </w:p>
        </w:tc>
        <w:tc>
          <w:tcPr>
            <w:tcW w:w="1054" w:type="dxa"/>
            <w:tcBorders>
              <w:top w:val="single" w:sz="4" w:space="0" w:color="auto"/>
              <w:left w:val="single" w:sz="4" w:space="0" w:color="auto"/>
              <w:bottom w:val="single" w:sz="4" w:space="0" w:color="auto"/>
              <w:right w:val="single" w:sz="4" w:space="0" w:color="auto"/>
            </w:tcBorders>
          </w:tcPr>
          <w:p w14:paraId="09ED1065" w14:textId="7E3D8A29"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9AAFC2" w14:textId="19EA538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9A9F47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75580BD" w14:textId="0814C1F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638B5A5" w14:textId="0AA31E1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9D2C65" w14:textId="74138BE6"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0BCF409" w14:textId="1793E2D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C50CCD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C5C4283" w14:textId="52CEFEF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L_1A-3A-7A_n257H_UL_1A_n257A</w:t>
            </w:r>
          </w:p>
        </w:tc>
        <w:tc>
          <w:tcPr>
            <w:tcW w:w="1054" w:type="dxa"/>
            <w:tcBorders>
              <w:top w:val="single" w:sz="4" w:space="0" w:color="auto"/>
              <w:left w:val="single" w:sz="4" w:space="0" w:color="auto"/>
              <w:bottom w:val="single" w:sz="4" w:space="0" w:color="auto"/>
              <w:right w:val="single" w:sz="4" w:space="0" w:color="auto"/>
            </w:tcBorders>
          </w:tcPr>
          <w:p w14:paraId="3A706C23" w14:textId="6A181FAC"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5F15EAC" w14:textId="3A83F07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1F2023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7C9ABCD" w14:textId="5C4C647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ED09D9B" w14:textId="6D39D0C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3B1DC0" w14:textId="4D14C1B5"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F10B71" w14:textId="1A07444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D794F2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26DA52" w14:textId="61DD647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L_1A-3A-7A_n257G_UL_1A_n257A</w:t>
            </w:r>
          </w:p>
        </w:tc>
        <w:tc>
          <w:tcPr>
            <w:tcW w:w="1054" w:type="dxa"/>
            <w:tcBorders>
              <w:top w:val="single" w:sz="4" w:space="0" w:color="auto"/>
              <w:left w:val="single" w:sz="4" w:space="0" w:color="auto"/>
              <w:bottom w:val="single" w:sz="4" w:space="0" w:color="auto"/>
              <w:right w:val="single" w:sz="4" w:space="0" w:color="auto"/>
            </w:tcBorders>
          </w:tcPr>
          <w:p w14:paraId="50924345" w14:textId="05638A4A"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62B92D9" w14:textId="56BCEBA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C50DAD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0AD4E13" w14:textId="04E7CCF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398EE11" w14:textId="0920B58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F1E0BD" w14:textId="3CE94817"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476EFA" w14:textId="672F68C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47DCC1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00F62D" w14:textId="690C48D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L_1A-3A-7A_n257M_UL_3A_n257A</w:t>
            </w:r>
          </w:p>
        </w:tc>
        <w:tc>
          <w:tcPr>
            <w:tcW w:w="1054" w:type="dxa"/>
            <w:tcBorders>
              <w:top w:val="single" w:sz="4" w:space="0" w:color="auto"/>
              <w:left w:val="single" w:sz="4" w:space="0" w:color="auto"/>
              <w:bottom w:val="single" w:sz="4" w:space="0" w:color="auto"/>
              <w:right w:val="single" w:sz="4" w:space="0" w:color="auto"/>
            </w:tcBorders>
          </w:tcPr>
          <w:p w14:paraId="5AF10D30" w14:textId="1752D41F"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93D967" w14:textId="5FA05A5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BB8C46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F0844FE" w14:textId="4A52442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B4BB8C9" w14:textId="1BE606F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FCE23E" w14:textId="222EC19A"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A803BAA" w14:textId="1478B19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D05989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53CD5C1" w14:textId="6ABCB7E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L_1A-3A-7A_n257L_UL_3A_n257A</w:t>
            </w:r>
          </w:p>
        </w:tc>
        <w:tc>
          <w:tcPr>
            <w:tcW w:w="1054" w:type="dxa"/>
            <w:tcBorders>
              <w:top w:val="single" w:sz="4" w:space="0" w:color="auto"/>
              <w:left w:val="single" w:sz="4" w:space="0" w:color="auto"/>
              <w:bottom w:val="single" w:sz="4" w:space="0" w:color="auto"/>
              <w:right w:val="single" w:sz="4" w:space="0" w:color="auto"/>
            </w:tcBorders>
          </w:tcPr>
          <w:p w14:paraId="39E145D3" w14:textId="64E7A581"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2407B1C" w14:textId="25C5337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B2ECB9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EBF9146" w14:textId="0D443D7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6351BCC" w14:textId="70C0F7A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783421" w14:textId="25AFBD2B"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74B9B8" w14:textId="73413B4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583B54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24A641" w14:textId="48CE4D5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L_1A-3A-7A_n257K_UL_3A_n257A</w:t>
            </w:r>
          </w:p>
        </w:tc>
        <w:tc>
          <w:tcPr>
            <w:tcW w:w="1054" w:type="dxa"/>
            <w:tcBorders>
              <w:top w:val="single" w:sz="4" w:space="0" w:color="auto"/>
              <w:left w:val="single" w:sz="4" w:space="0" w:color="auto"/>
              <w:bottom w:val="single" w:sz="4" w:space="0" w:color="auto"/>
              <w:right w:val="single" w:sz="4" w:space="0" w:color="auto"/>
            </w:tcBorders>
          </w:tcPr>
          <w:p w14:paraId="600B055F" w14:textId="2D79052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D9EDCC" w14:textId="16C866A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EE8CC5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0846E3F" w14:textId="03F3507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3863723" w14:textId="0FCD70B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FE01CC" w14:textId="2500F8F9"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197BEE9" w14:textId="7B1E43E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A8CE5A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D70953A" w14:textId="0A533F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L_1A-3A-7A_n257J_UL_3A_n257A</w:t>
            </w:r>
          </w:p>
        </w:tc>
        <w:tc>
          <w:tcPr>
            <w:tcW w:w="1054" w:type="dxa"/>
            <w:tcBorders>
              <w:top w:val="single" w:sz="4" w:space="0" w:color="auto"/>
              <w:left w:val="single" w:sz="4" w:space="0" w:color="auto"/>
              <w:bottom w:val="single" w:sz="4" w:space="0" w:color="auto"/>
              <w:right w:val="single" w:sz="4" w:space="0" w:color="auto"/>
            </w:tcBorders>
          </w:tcPr>
          <w:p w14:paraId="33198EC3" w14:textId="36ACEB16"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686AD9F" w14:textId="22C3771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FCE104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7BFA459" w14:textId="2F54993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E10C045" w14:textId="3387714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AD2461" w14:textId="3B2EB1DE"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598D43" w14:textId="6AFA14F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1B9FBA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002B45" w14:textId="46F6E6B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DL_1A-3A-7A_n257I_UL_3A_n257A</w:t>
            </w:r>
          </w:p>
        </w:tc>
        <w:tc>
          <w:tcPr>
            <w:tcW w:w="1054" w:type="dxa"/>
            <w:tcBorders>
              <w:top w:val="single" w:sz="4" w:space="0" w:color="auto"/>
              <w:left w:val="single" w:sz="4" w:space="0" w:color="auto"/>
              <w:bottom w:val="single" w:sz="4" w:space="0" w:color="auto"/>
              <w:right w:val="single" w:sz="4" w:space="0" w:color="auto"/>
            </w:tcBorders>
          </w:tcPr>
          <w:p w14:paraId="6188CDE1" w14:textId="08FDE029"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4F2C72" w14:textId="0E8D4B0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Joonyoung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5AE8A6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068E6FB" w14:textId="34015EB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37215A9" w14:textId="553C647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B5AC37" w14:textId="62617DA1"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9CA02F" w14:textId="55806BF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2D4464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CDE3D5" w14:textId="0498499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DL_1A-3A-7A_n257H_UL_3A_n257A</w:t>
            </w:r>
          </w:p>
        </w:tc>
        <w:tc>
          <w:tcPr>
            <w:tcW w:w="1054" w:type="dxa"/>
            <w:tcBorders>
              <w:top w:val="single" w:sz="4" w:space="0" w:color="auto"/>
              <w:left w:val="single" w:sz="4" w:space="0" w:color="auto"/>
              <w:bottom w:val="single" w:sz="4" w:space="0" w:color="auto"/>
              <w:right w:val="single" w:sz="4" w:space="0" w:color="auto"/>
            </w:tcBorders>
          </w:tcPr>
          <w:p w14:paraId="5DAA2570" w14:textId="614AEF41"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6B2954" w14:textId="12C97791"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Joonyoung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403FAF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11D6E15" w14:textId="77C05E2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114EB0F" w14:textId="64C1F5C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8A403F" w14:textId="73B6EE4D"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CF614B" w14:textId="4D6D79C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960F45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B3F982A" w14:textId="3789CB2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DL_1A-3A-7A_n257G_UL_3A_n257A</w:t>
            </w:r>
          </w:p>
        </w:tc>
        <w:tc>
          <w:tcPr>
            <w:tcW w:w="1054" w:type="dxa"/>
            <w:tcBorders>
              <w:top w:val="single" w:sz="4" w:space="0" w:color="auto"/>
              <w:left w:val="single" w:sz="4" w:space="0" w:color="auto"/>
              <w:bottom w:val="single" w:sz="4" w:space="0" w:color="auto"/>
              <w:right w:val="single" w:sz="4" w:space="0" w:color="auto"/>
            </w:tcBorders>
          </w:tcPr>
          <w:p w14:paraId="31BD5F59" w14:textId="3C435715"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8FF95E0" w14:textId="7E70982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Joonyoung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9C9EB1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025833A" w14:textId="724D346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A27FB2D" w14:textId="1C583F0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DB9C2E" w14:textId="0E4438F7"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035858" w14:textId="12CABE7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49DBAD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FFC50E" w14:textId="621677D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L_1A-3A-7A_n257M_UL_7A_n257A</w:t>
            </w:r>
          </w:p>
        </w:tc>
        <w:tc>
          <w:tcPr>
            <w:tcW w:w="1054" w:type="dxa"/>
            <w:tcBorders>
              <w:top w:val="single" w:sz="4" w:space="0" w:color="auto"/>
              <w:left w:val="single" w:sz="4" w:space="0" w:color="auto"/>
              <w:bottom w:val="single" w:sz="4" w:space="0" w:color="auto"/>
              <w:right w:val="single" w:sz="4" w:space="0" w:color="auto"/>
            </w:tcBorders>
          </w:tcPr>
          <w:p w14:paraId="00377146" w14:textId="13005EEE"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A012CF8" w14:textId="1046928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54A83D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A271C2F" w14:textId="36B0401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9710320" w14:textId="57052FD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91CA79" w14:textId="36DFCE4C"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7117AB7" w14:textId="2833548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7A89B8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E948F1" w14:textId="0A63C5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L_1A-3A-7A_n257L_UL_7A_n257A</w:t>
            </w:r>
          </w:p>
        </w:tc>
        <w:tc>
          <w:tcPr>
            <w:tcW w:w="1054" w:type="dxa"/>
            <w:tcBorders>
              <w:top w:val="single" w:sz="4" w:space="0" w:color="auto"/>
              <w:left w:val="single" w:sz="4" w:space="0" w:color="auto"/>
              <w:bottom w:val="single" w:sz="4" w:space="0" w:color="auto"/>
              <w:right w:val="single" w:sz="4" w:space="0" w:color="auto"/>
            </w:tcBorders>
          </w:tcPr>
          <w:p w14:paraId="5EA00191" w14:textId="30919EC8"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B690479" w14:textId="5D85234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2E6B7D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6DD65E8" w14:textId="4827657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69B47DA" w14:textId="0F8AE48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20567A" w14:textId="0CC66B9A"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9A26FD2" w14:textId="5E0EB44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07FE3C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39D567" w14:textId="7552123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L_1A-3A-7A_n257K_UL_7A_n257A</w:t>
            </w:r>
          </w:p>
        </w:tc>
        <w:tc>
          <w:tcPr>
            <w:tcW w:w="1054" w:type="dxa"/>
            <w:tcBorders>
              <w:top w:val="single" w:sz="4" w:space="0" w:color="auto"/>
              <w:left w:val="single" w:sz="4" w:space="0" w:color="auto"/>
              <w:bottom w:val="single" w:sz="4" w:space="0" w:color="auto"/>
              <w:right w:val="single" w:sz="4" w:space="0" w:color="auto"/>
            </w:tcBorders>
          </w:tcPr>
          <w:p w14:paraId="64BC9859" w14:textId="6890FE53"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22D768F" w14:textId="1D79A13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F6870C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52A18D4" w14:textId="54BB892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B073E6E" w14:textId="7AA195D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F2CB64" w14:textId="21AE608E"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719578" w14:textId="7D243A5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ED4A3A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10D68DF" w14:textId="6E98008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L_1A-3A-7A_n257J_UL_7A_n257A</w:t>
            </w:r>
          </w:p>
        </w:tc>
        <w:tc>
          <w:tcPr>
            <w:tcW w:w="1054" w:type="dxa"/>
            <w:tcBorders>
              <w:top w:val="single" w:sz="4" w:space="0" w:color="auto"/>
              <w:left w:val="single" w:sz="4" w:space="0" w:color="auto"/>
              <w:bottom w:val="single" w:sz="4" w:space="0" w:color="auto"/>
              <w:right w:val="single" w:sz="4" w:space="0" w:color="auto"/>
            </w:tcBorders>
          </w:tcPr>
          <w:p w14:paraId="3A7D006A" w14:textId="585955C5"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885AE55" w14:textId="763C43D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CD6812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B7DEC2F" w14:textId="2C26B9A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8DACA33" w14:textId="7AC10FA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8BDB92" w14:textId="50D1A237"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735018" w14:textId="0679E6E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C68540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379BC6" w14:textId="196D705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L_1A-3A-7A_n257I_UL_7A_n257A</w:t>
            </w:r>
          </w:p>
        </w:tc>
        <w:tc>
          <w:tcPr>
            <w:tcW w:w="1054" w:type="dxa"/>
            <w:tcBorders>
              <w:top w:val="single" w:sz="4" w:space="0" w:color="auto"/>
              <w:left w:val="single" w:sz="4" w:space="0" w:color="auto"/>
              <w:bottom w:val="single" w:sz="4" w:space="0" w:color="auto"/>
              <w:right w:val="single" w:sz="4" w:space="0" w:color="auto"/>
            </w:tcBorders>
          </w:tcPr>
          <w:p w14:paraId="485FCF39" w14:textId="167B3F27"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E9DA4D0" w14:textId="11327F9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3D19E7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0C870A5" w14:textId="3BB9199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4961C71" w14:textId="49A3337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DCE0539" w14:textId="2CFE599B"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3AB444E" w14:textId="326559E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FBB112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7D70A7" w14:textId="568D82F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L_1A-3A-7A_n257H_UL_7A_n257A</w:t>
            </w:r>
          </w:p>
        </w:tc>
        <w:tc>
          <w:tcPr>
            <w:tcW w:w="1054" w:type="dxa"/>
            <w:tcBorders>
              <w:top w:val="single" w:sz="4" w:space="0" w:color="auto"/>
              <w:left w:val="single" w:sz="4" w:space="0" w:color="auto"/>
              <w:bottom w:val="single" w:sz="4" w:space="0" w:color="auto"/>
              <w:right w:val="single" w:sz="4" w:space="0" w:color="auto"/>
            </w:tcBorders>
          </w:tcPr>
          <w:p w14:paraId="2757966E" w14:textId="0DE74037"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32B2AE" w14:textId="7B972DB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04BFD5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1FDAA4F" w14:textId="5E42F07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B7B5E29" w14:textId="1E9231C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D80CFC" w14:textId="524722BB"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976DAF7" w14:textId="2CF5EEC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807970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1ABE244" w14:textId="7638D61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L_1A-3A-7A_n257G_UL_7A_n257A</w:t>
            </w:r>
          </w:p>
        </w:tc>
        <w:tc>
          <w:tcPr>
            <w:tcW w:w="1054" w:type="dxa"/>
            <w:tcBorders>
              <w:top w:val="single" w:sz="4" w:space="0" w:color="auto"/>
              <w:left w:val="single" w:sz="4" w:space="0" w:color="auto"/>
              <w:bottom w:val="single" w:sz="4" w:space="0" w:color="auto"/>
              <w:right w:val="single" w:sz="4" w:space="0" w:color="auto"/>
            </w:tcBorders>
          </w:tcPr>
          <w:p w14:paraId="0A140BE5" w14:textId="7D7AB45A"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E1904B7" w14:textId="6765EC4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5F608C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0D6C6FB" w14:textId="3ABB4CF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A9C779B" w14:textId="658A017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FA548C7" w14:textId="04E3602F"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2E5E179" w14:textId="6571882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A4678E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FA8AEA" w14:textId="5C98D93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L_1A-3A-7A-7A_n257F_UL_1A_n257A</w:t>
            </w:r>
          </w:p>
        </w:tc>
        <w:tc>
          <w:tcPr>
            <w:tcW w:w="1054" w:type="dxa"/>
            <w:tcBorders>
              <w:top w:val="single" w:sz="4" w:space="0" w:color="auto"/>
              <w:left w:val="single" w:sz="4" w:space="0" w:color="auto"/>
              <w:bottom w:val="single" w:sz="4" w:space="0" w:color="auto"/>
              <w:right w:val="single" w:sz="4" w:space="0" w:color="auto"/>
            </w:tcBorders>
          </w:tcPr>
          <w:p w14:paraId="66AFFD2F" w14:textId="6ED1B54C"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890ED89" w14:textId="7E2505C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324872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AF5651B" w14:textId="5B612A1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3348975" w14:textId="133F099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18A46BD" w14:textId="3572272E"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C8969A" w14:textId="4B256DE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2BAEBF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274EBA" w14:textId="77FC003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L_1A-3A-7A-7A_n257D_UL_1A_n257A</w:t>
            </w:r>
          </w:p>
        </w:tc>
        <w:tc>
          <w:tcPr>
            <w:tcW w:w="1054" w:type="dxa"/>
            <w:tcBorders>
              <w:top w:val="single" w:sz="4" w:space="0" w:color="auto"/>
              <w:left w:val="single" w:sz="4" w:space="0" w:color="auto"/>
              <w:bottom w:val="single" w:sz="4" w:space="0" w:color="auto"/>
              <w:right w:val="single" w:sz="4" w:space="0" w:color="auto"/>
            </w:tcBorders>
          </w:tcPr>
          <w:p w14:paraId="7303E572" w14:textId="19A0CD0B"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786493C" w14:textId="48E6E61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05E2EA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5B488B1" w14:textId="483162F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9ECDEEB" w14:textId="44B5829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30B782" w14:textId="31BD6822"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AFCE3C6" w14:textId="78501DC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DF0280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AEF698D" w14:textId="313CE12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L_1A-3A-7A-7A_n257D_UL_1A_n257A</w:t>
            </w:r>
          </w:p>
        </w:tc>
        <w:tc>
          <w:tcPr>
            <w:tcW w:w="1054" w:type="dxa"/>
            <w:tcBorders>
              <w:top w:val="single" w:sz="4" w:space="0" w:color="auto"/>
              <w:left w:val="single" w:sz="4" w:space="0" w:color="auto"/>
              <w:bottom w:val="single" w:sz="4" w:space="0" w:color="auto"/>
              <w:right w:val="single" w:sz="4" w:space="0" w:color="auto"/>
            </w:tcBorders>
          </w:tcPr>
          <w:p w14:paraId="5DB13664" w14:textId="0797313A"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8070F1" w14:textId="4E48222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4EB239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479CCDB" w14:textId="4BC0C59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FB4B86A" w14:textId="691C1B6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137F98" w14:textId="1659F799"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E12AFD4" w14:textId="22FC3E2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70E2D8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28E049" w14:textId="15F62CC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L_1A-3A-7A-7A_n257M_UL_1A_n257A</w:t>
            </w:r>
          </w:p>
        </w:tc>
        <w:tc>
          <w:tcPr>
            <w:tcW w:w="1054" w:type="dxa"/>
            <w:tcBorders>
              <w:top w:val="single" w:sz="4" w:space="0" w:color="auto"/>
              <w:left w:val="single" w:sz="4" w:space="0" w:color="auto"/>
              <w:bottom w:val="single" w:sz="4" w:space="0" w:color="auto"/>
              <w:right w:val="single" w:sz="4" w:space="0" w:color="auto"/>
            </w:tcBorders>
          </w:tcPr>
          <w:p w14:paraId="4C312B7B" w14:textId="20217F41"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55DFB28" w14:textId="401B9EB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0C376F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178EF78" w14:textId="15B7E72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787A271" w14:textId="089738B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6F8658" w14:textId="008B8CA5"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81A7C5" w14:textId="49FA329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7D2F0C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8972FB" w14:textId="626CC20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L_1A-3A-7A-7A_n257L_UL_1A_n257A</w:t>
            </w:r>
          </w:p>
        </w:tc>
        <w:tc>
          <w:tcPr>
            <w:tcW w:w="1054" w:type="dxa"/>
            <w:tcBorders>
              <w:top w:val="single" w:sz="4" w:space="0" w:color="auto"/>
              <w:left w:val="single" w:sz="4" w:space="0" w:color="auto"/>
              <w:bottom w:val="single" w:sz="4" w:space="0" w:color="auto"/>
              <w:right w:val="single" w:sz="4" w:space="0" w:color="auto"/>
            </w:tcBorders>
          </w:tcPr>
          <w:p w14:paraId="4B0CC7C6" w14:textId="015BC941"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458D76E" w14:textId="3944862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09C7FC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F4D5FB8" w14:textId="2EDF069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65DD7A1" w14:textId="19995FA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2627C3" w14:textId="6D1E278F"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7D02973" w14:textId="0634C17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7DA69F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CA6154" w14:textId="6120CE9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L_1A-3A-7A-7A_n257K_UL_1A_n257A</w:t>
            </w:r>
          </w:p>
        </w:tc>
        <w:tc>
          <w:tcPr>
            <w:tcW w:w="1054" w:type="dxa"/>
            <w:tcBorders>
              <w:top w:val="single" w:sz="4" w:space="0" w:color="auto"/>
              <w:left w:val="single" w:sz="4" w:space="0" w:color="auto"/>
              <w:bottom w:val="single" w:sz="4" w:space="0" w:color="auto"/>
              <w:right w:val="single" w:sz="4" w:space="0" w:color="auto"/>
            </w:tcBorders>
          </w:tcPr>
          <w:p w14:paraId="6404CCD3" w14:textId="42A2AC8F"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732977E" w14:textId="75C2AFC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072844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AEA7245" w14:textId="7449FB3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F2EB56D" w14:textId="2F43AE4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F31A2B" w14:textId="1B13E460"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3FE254" w14:textId="3DAB427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AA688D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256A98" w14:textId="71DCA85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L_1A-3A-7A-7A_n257J_UL_1A_n257A</w:t>
            </w:r>
          </w:p>
        </w:tc>
        <w:tc>
          <w:tcPr>
            <w:tcW w:w="1054" w:type="dxa"/>
            <w:tcBorders>
              <w:top w:val="single" w:sz="4" w:space="0" w:color="auto"/>
              <w:left w:val="single" w:sz="4" w:space="0" w:color="auto"/>
              <w:bottom w:val="single" w:sz="4" w:space="0" w:color="auto"/>
              <w:right w:val="single" w:sz="4" w:space="0" w:color="auto"/>
            </w:tcBorders>
          </w:tcPr>
          <w:p w14:paraId="7277484B" w14:textId="39325A89"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51D67D8" w14:textId="5BC8004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8EEAF9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425BA63" w14:textId="27D26D3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66C378A" w14:textId="6C4AB5D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09B7F3A" w14:textId="0A7D09F6"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86CA299" w14:textId="2ACDA30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DE729B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F0721B2" w14:textId="7838049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L_1A-3A-7A-7A_n257I_UL_1A_n257A</w:t>
            </w:r>
          </w:p>
        </w:tc>
        <w:tc>
          <w:tcPr>
            <w:tcW w:w="1054" w:type="dxa"/>
            <w:tcBorders>
              <w:top w:val="single" w:sz="4" w:space="0" w:color="auto"/>
              <w:left w:val="single" w:sz="4" w:space="0" w:color="auto"/>
              <w:bottom w:val="single" w:sz="4" w:space="0" w:color="auto"/>
              <w:right w:val="single" w:sz="4" w:space="0" w:color="auto"/>
            </w:tcBorders>
          </w:tcPr>
          <w:p w14:paraId="6FA47530" w14:textId="18149D53"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330B63D" w14:textId="69E440D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3E9FA3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ECC091E" w14:textId="12305D0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4869E44" w14:textId="61B6F43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724C6D" w14:textId="1ADB2B95"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AEAD481" w14:textId="08D30D6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22520A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02AAE26" w14:textId="15630AF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L_1A-3A-7A-7A_n257H_UL_1A_n257A</w:t>
            </w:r>
          </w:p>
        </w:tc>
        <w:tc>
          <w:tcPr>
            <w:tcW w:w="1054" w:type="dxa"/>
            <w:tcBorders>
              <w:top w:val="single" w:sz="4" w:space="0" w:color="auto"/>
              <w:left w:val="single" w:sz="4" w:space="0" w:color="auto"/>
              <w:bottom w:val="single" w:sz="4" w:space="0" w:color="auto"/>
              <w:right w:val="single" w:sz="4" w:space="0" w:color="auto"/>
            </w:tcBorders>
          </w:tcPr>
          <w:p w14:paraId="5067A253" w14:textId="13A8DDFB"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2CB1EAC" w14:textId="5058B2C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B0CEF4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5648221" w14:textId="0A44131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BE0F710" w14:textId="000BDDD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73212A" w14:textId="25DD8169"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BCC27F1" w14:textId="7384D9A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C31F6C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2CB26B" w14:textId="73D42FD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L_1A-3A-7A-7A_n257G_UL_1A_n257A</w:t>
            </w:r>
          </w:p>
        </w:tc>
        <w:tc>
          <w:tcPr>
            <w:tcW w:w="1054" w:type="dxa"/>
            <w:tcBorders>
              <w:top w:val="single" w:sz="4" w:space="0" w:color="auto"/>
              <w:left w:val="single" w:sz="4" w:space="0" w:color="auto"/>
              <w:bottom w:val="single" w:sz="4" w:space="0" w:color="auto"/>
              <w:right w:val="single" w:sz="4" w:space="0" w:color="auto"/>
            </w:tcBorders>
          </w:tcPr>
          <w:p w14:paraId="5FC575C8" w14:textId="2E3D24C0"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445B5D" w14:textId="7AB7B02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6367EE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A71D33B" w14:textId="63B0374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BC14D1C" w14:textId="48AFAC1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B7FA5F" w14:textId="326D1B27"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0CE820" w14:textId="3EF4DB0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3532DA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7BC1C0" w14:textId="690C093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L_1A-3A-7A-7A_n257F_UL_3A_n257A</w:t>
            </w:r>
          </w:p>
        </w:tc>
        <w:tc>
          <w:tcPr>
            <w:tcW w:w="1054" w:type="dxa"/>
            <w:tcBorders>
              <w:top w:val="single" w:sz="4" w:space="0" w:color="auto"/>
              <w:left w:val="single" w:sz="4" w:space="0" w:color="auto"/>
              <w:bottom w:val="single" w:sz="4" w:space="0" w:color="auto"/>
              <w:right w:val="single" w:sz="4" w:space="0" w:color="auto"/>
            </w:tcBorders>
          </w:tcPr>
          <w:p w14:paraId="0CC49302" w14:textId="0DCA1B69"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48664D" w14:textId="1D8A46D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6E74D9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089891E" w14:textId="2299B92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75E022A" w14:textId="1397828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85DCEC" w14:textId="01F6AEBB"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793782" w14:textId="3BD6082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3F66D2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5040C2F" w14:textId="7FC75B8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L_1A-3A-7A-7A_n257E_UL_3A_n257A</w:t>
            </w:r>
          </w:p>
        </w:tc>
        <w:tc>
          <w:tcPr>
            <w:tcW w:w="1054" w:type="dxa"/>
            <w:tcBorders>
              <w:top w:val="single" w:sz="4" w:space="0" w:color="auto"/>
              <w:left w:val="single" w:sz="4" w:space="0" w:color="auto"/>
              <w:bottom w:val="single" w:sz="4" w:space="0" w:color="auto"/>
              <w:right w:val="single" w:sz="4" w:space="0" w:color="auto"/>
            </w:tcBorders>
          </w:tcPr>
          <w:p w14:paraId="27543839" w14:textId="1E0EE70B"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FDB1AE" w14:textId="3CC24FD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17A51D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3964B48" w14:textId="5CA34BD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7D2F8A6" w14:textId="1BF62DD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99DCEF" w14:textId="7C690482"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0BD947D" w14:textId="587E897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293508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6C43192" w14:textId="2884C6E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L_1A-3A-7A-7A_n257D_UL_3A_n257A</w:t>
            </w:r>
          </w:p>
        </w:tc>
        <w:tc>
          <w:tcPr>
            <w:tcW w:w="1054" w:type="dxa"/>
            <w:tcBorders>
              <w:top w:val="single" w:sz="4" w:space="0" w:color="auto"/>
              <w:left w:val="single" w:sz="4" w:space="0" w:color="auto"/>
              <w:bottom w:val="single" w:sz="4" w:space="0" w:color="auto"/>
              <w:right w:val="single" w:sz="4" w:space="0" w:color="auto"/>
            </w:tcBorders>
          </w:tcPr>
          <w:p w14:paraId="3FAEA480" w14:textId="08D03CF4"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9E9A302" w14:textId="37BF21B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FEC95D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31F5BC5" w14:textId="723C459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5105873" w14:textId="4BADD16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1E2359" w14:textId="7BF2D0ED"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3EE993" w14:textId="408E590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2436D9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AAEC97" w14:textId="1FD0E9D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L_1A-3A-7A-7A_n257M_UL_3A_n257A</w:t>
            </w:r>
          </w:p>
        </w:tc>
        <w:tc>
          <w:tcPr>
            <w:tcW w:w="1054" w:type="dxa"/>
            <w:tcBorders>
              <w:top w:val="single" w:sz="4" w:space="0" w:color="auto"/>
              <w:left w:val="single" w:sz="4" w:space="0" w:color="auto"/>
              <w:bottom w:val="single" w:sz="4" w:space="0" w:color="auto"/>
              <w:right w:val="single" w:sz="4" w:space="0" w:color="auto"/>
            </w:tcBorders>
          </w:tcPr>
          <w:p w14:paraId="35430EE9" w14:textId="2CA7B3C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89FC101" w14:textId="38A9790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57EA2A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3BC44B0" w14:textId="6633BF6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8A40168" w14:textId="22153E3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6D6DB15" w14:textId="74E47B60"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B9F8879" w14:textId="561CFF9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4FD9C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A90F605" w14:textId="1C62FC6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L_1A-3A-7A-7A_n257L_UL_3A_n257A</w:t>
            </w:r>
          </w:p>
        </w:tc>
        <w:tc>
          <w:tcPr>
            <w:tcW w:w="1054" w:type="dxa"/>
            <w:tcBorders>
              <w:top w:val="single" w:sz="4" w:space="0" w:color="auto"/>
              <w:left w:val="single" w:sz="4" w:space="0" w:color="auto"/>
              <w:bottom w:val="single" w:sz="4" w:space="0" w:color="auto"/>
              <w:right w:val="single" w:sz="4" w:space="0" w:color="auto"/>
            </w:tcBorders>
          </w:tcPr>
          <w:p w14:paraId="763AC8E6" w14:textId="1C795249"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83A0A67" w14:textId="755678B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9DD9E5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5ADEC27" w14:textId="760F5C5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C499319" w14:textId="26A0A37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9CF489" w14:textId="3CB51FF2"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95DE611" w14:textId="184C9D0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43A093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64EAC4" w14:textId="31805AC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L_1A-3A-7A-7A_n257K_UL_3A_n257A</w:t>
            </w:r>
          </w:p>
        </w:tc>
        <w:tc>
          <w:tcPr>
            <w:tcW w:w="1054" w:type="dxa"/>
            <w:tcBorders>
              <w:top w:val="single" w:sz="4" w:space="0" w:color="auto"/>
              <w:left w:val="single" w:sz="4" w:space="0" w:color="auto"/>
              <w:bottom w:val="single" w:sz="4" w:space="0" w:color="auto"/>
              <w:right w:val="single" w:sz="4" w:space="0" w:color="auto"/>
            </w:tcBorders>
          </w:tcPr>
          <w:p w14:paraId="128F4144" w14:textId="24281974"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CC77BF0" w14:textId="31654CB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44618C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BEA5C70" w14:textId="2030CD4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8E8FBA5" w14:textId="53389FA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0AC34D" w14:textId="49399FDB"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0F3636D" w14:textId="6D7DF19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A954E5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AAA4FE2" w14:textId="7CEAD4A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L_1A-3A-7A-7A_n257J_UL_3A_n257A</w:t>
            </w:r>
          </w:p>
        </w:tc>
        <w:tc>
          <w:tcPr>
            <w:tcW w:w="1054" w:type="dxa"/>
            <w:tcBorders>
              <w:top w:val="single" w:sz="4" w:space="0" w:color="auto"/>
              <w:left w:val="single" w:sz="4" w:space="0" w:color="auto"/>
              <w:bottom w:val="single" w:sz="4" w:space="0" w:color="auto"/>
              <w:right w:val="single" w:sz="4" w:space="0" w:color="auto"/>
            </w:tcBorders>
          </w:tcPr>
          <w:p w14:paraId="12C74002" w14:textId="57ED6A07"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0EF5B55" w14:textId="4A097A8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4A403D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98F6DBE" w14:textId="2334E0A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E721620" w14:textId="7CFF98C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C791A1" w14:textId="56D1EA9A"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82ABCB0" w14:textId="63CC4B4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3251A1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2D03DF" w14:textId="1166E11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L_1A-3A-7A-7A_n257I_UL_3A_n257A</w:t>
            </w:r>
          </w:p>
        </w:tc>
        <w:tc>
          <w:tcPr>
            <w:tcW w:w="1054" w:type="dxa"/>
            <w:tcBorders>
              <w:top w:val="single" w:sz="4" w:space="0" w:color="auto"/>
              <w:left w:val="single" w:sz="4" w:space="0" w:color="auto"/>
              <w:bottom w:val="single" w:sz="4" w:space="0" w:color="auto"/>
              <w:right w:val="single" w:sz="4" w:space="0" w:color="auto"/>
            </w:tcBorders>
          </w:tcPr>
          <w:p w14:paraId="78FA4D63" w14:textId="32D6D992"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77C4D4" w14:textId="77658D2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144E8B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EC6C837" w14:textId="7BA1CCE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AFBBF98" w14:textId="52AE7C4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6F20D59" w14:textId="08C1CF22"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EF6F515" w14:textId="3BBB2F7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ABC25F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A24885" w14:textId="4F094D9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L_1A-3A-7A-7A_n257H_UL_3A_n257A</w:t>
            </w:r>
          </w:p>
        </w:tc>
        <w:tc>
          <w:tcPr>
            <w:tcW w:w="1054" w:type="dxa"/>
            <w:tcBorders>
              <w:top w:val="single" w:sz="4" w:space="0" w:color="auto"/>
              <w:left w:val="single" w:sz="4" w:space="0" w:color="auto"/>
              <w:bottom w:val="single" w:sz="4" w:space="0" w:color="auto"/>
              <w:right w:val="single" w:sz="4" w:space="0" w:color="auto"/>
            </w:tcBorders>
          </w:tcPr>
          <w:p w14:paraId="03C4C659" w14:textId="32F2AA65"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EFA085E" w14:textId="227FA6E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0DE503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91FD54A" w14:textId="7BB8AF7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5465B3C" w14:textId="6C5888D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7270774" w14:textId="7B3CC2C3"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55D43F" w14:textId="2279CA3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761C9D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41D95A4" w14:textId="0D88E89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L_1A-3A-7A-7A_n257G_UL_3A_n257A</w:t>
            </w:r>
          </w:p>
        </w:tc>
        <w:tc>
          <w:tcPr>
            <w:tcW w:w="1054" w:type="dxa"/>
            <w:tcBorders>
              <w:top w:val="single" w:sz="4" w:space="0" w:color="auto"/>
              <w:left w:val="single" w:sz="4" w:space="0" w:color="auto"/>
              <w:bottom w:val="single" w:sz="4" w:space="0" w:color="auto"/>
              <w:right w:val="single" w:sz="4" w:space="0" w:color="auto"/>
            </w:tcBorders>
          </w:tcPr>
          <w:p w14:paraId="1E028355" w14:textId="584EC3A3"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17503AE" w14:textId="60B4308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E17060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11B2611" w14:textId="744ED7D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9903DAE" w14:textId="1AD7B05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9B1E71" w14:textId="1A001C5D"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EBB3E9" w14:textId="2C337CA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13EEFC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2D41C1" w14:textId="3682A33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L_1A-3A-7A-7A_n257F_UL_7A_n257A</w:t>
            </w:r>
          </w:p>
        </w:tc>
        <w:tc>
          <w:tcPr>
            <w:tcW w:w="1054" w:type="dxa"/>
            <w:tcBorders>
              <w:top w:val="single" w:sz="4" w:space="0" w:color="auto"/>
              <w:left w:val="single" w:sz="4" w:space="0" w:color="auto"/>
              <w:bottom w:val="single" w:sz="4" w:space="0" w:color="auto"/>
              <w:right w:val="single" w:sz="4" w:space="0" w:color="auto"/>
            </w:tcBorders>
          </w:tcPr>
          <w:p w14:paraId="664061FA" w14:textId="4CBBD4E9"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EFB9DFE" w14:textId="5CE3D25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609D36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5E901E0" w14:textId="51FF79B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6F9B7BA" w14:textId="40448BA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0A541A" w14:textId="4C811A73"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495B43" w14:textId="427C9CC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AA133D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E03CB81" w14:textId="154F43A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L_1A-3A-7A-7A_n257F_UL_7A_n25EA</w:t>
            </w:r>
          </w:p>
        </w:tc>
        <w:tc>
          <w:tcPr>
            <w:tcW w:w="1054" w:type="dxa"/>
            <w:tcBorders>
              <w:top w:val="single" w:sz="4" w:space="0" w:color="auto"/>
              <w:left w:val="single" w:sz="4" w:space="0" w:color="auto"/>
              <w:bottom w:val="single" w:sz="4" w:space="0" w:color="auto"/>
              <w:right w:val="single" w:sz="4" w:space="0" w:color="auto"/>
            </w:tcBorders>
          </w:tcPr>
          <w:p w14:paraId="62A2E861" w14:textId="1CE2670F"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EB9CD3F" w14:textId="34986FA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734A47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903B4F7" w14:textId="699679E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E4241B7" w14:textId="621847F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E00F74" w14:textId="33387026"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BDA64B" w14:textId="79BAA01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8E7AC3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B9FDE4" w14:textId="4AC7740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L_1A-3A-7A-7A_n257F_UL_7A_n25DA</w:t>
            </w:r>
          </w:p>
        </w:tc>
        <w:tc>
          <w:tcPr>
            <w:tcW w:w="1054" w:type="dxa"/>
            <w:tcBorders>
              <w:top w:val="single" w:sz="4" w:space="0" w:color="auto"/>
              <w:left w:val="single" w:sz="4" w:space="0" w:color="auto"/>
              <w:bottom w:val="single" w:sz="4" w:space="0" w:color="auto"/>
              <w:right w:val="single" w:sz="4" w:space="0" w:color="auto"/>
            </w:tcBorders>
          </w:tcPr>
          <w:p w14:paraId="074E0A72" w14:textId="60BA2E04"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7F35935" w14:textId="61843F9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DC8AF9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DB21D06" w14:textId="470536C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5102FB2" w14:textId="1474439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028232" w14:textId="23BA9828"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49C3C1" w14:textId="18C9D68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70B95E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1368459" w14:textId="028237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L_1A-3A-7A-7A_n257M_UL_7A_n257A</w:t>
            </w:r>
          </w:p>
        </w:tc>
        <w:tc>
          <w:tcPr>
            <w:tcW w:w="1054" w:type="dxa"/>
            <w:tcBorders>
              <w:top w:val="single" w:sz="4" w:space="0" w:color="auto"/>
              <w:left w:val="single" w:sz="4" w:space="0" w:color="auto"/>
              <w:bottom w:val="single" w:sz="4" w:space="0" w:color="auto"/>
              <w:right w:val="single" w:sz="4" w:space="0" w:color="auto"/>
            </w:tcBorders>
          </w:tcPr>
          <w:p w14:paraId="73800BF7" w14:textId="589DC3C1"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258076E" w14:textId="376BA4E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037250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621D4CF" w14:textId="1E94279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AEDFED6" w14:textId="25729C9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563853" w14:textId="746F41AC"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1BBA73C" w14:textId="56281A0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3FD44F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3DDFD7" w14:textId="164B51B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L_1A-3A-7A-7A_n257L_UL_7A_n257A</w:t>
            </w:r>
          </w:p>
        </w:tc>
        <w:tc>
          <w:tcPr>
            <w:tcW w:w="1054" w:type="dxa"/>
            <w:tcBorders>
              <w:top w:val="single" w:sz="4" w:space="0" w:color="auto"/>
              <w:left w:val="single" w:sz="4" w:space="0" w:color="auto"/>
              <w:bottom w:val="single" w:sz="4" w:space="0" w:color="auto"/>
              <w:right w:val="single" w:sz="4" w:space="0" w:color="auto"/>
            </w:tcBorders>
          </w:tcPr>
          <w:p w14:paraId="7CC11624" w14:textId="628B4DE5"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67B5785" w14:textId="153837A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501A19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4D94749" w14:textId="5AA095F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E90774F" w14:textId="663AF01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3E0FF4" w14:textId="46545021"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F6E007" w14:textId="2E85F6D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F2E47B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29B5CA4" w14:textId="6D81B30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L_1A-3A-7A-7A_n257K_UL_7A_n257A</w:t>
            </w:r>
          </w:p>
        </w:tc>
        <w:tc>
          <w:tcPr>
            <w:tcW w:w="1054" w:type="dxa"/>
            <w:tcBorders>
              <w:top w:val="single" w:sz="4" w:space="0" w:color="auto"/>
              <w:left w:val="single" w:sz="4" w:space="0" w:color="auto"/>
              <w:bottom w:val="single" w:sz="4" w:space="0" w:color="auto"/>
              <w:right w:val="single" w:sz="4" w:space="0" w:color="auto"/>
            </w:tcBorders>
          </w:tcPr>
          <w:p w14:paraId="6D3DB0E1" w14:textId="23BF2B28"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B79581" w14:textId="77E755C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3D0596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7EF7A1E" w14:textId="1B03DFE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92C74F1" w14:textId="19C5455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8F0331" w14:textId="3EC58622"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E7A26C6" w14:textId="3B42EFD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E0AC9C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C5D5B45" w14:textId="5EEAF95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L_1A-3A-7A-7A_n257J_UL_7A_n257A</w:t>
            </w:r>
          </w:p>
        </w:tc>
        <w:tc>
          <w:tcPr>
            <w:tcW w:w="1054" w:type="dxa"/>
            <w:tcBorders>
              <w:top w:val="single" w:sz="4" w:space="0" w:color="auto"/>
              <w:left w:val="single" w:sz="4" w:space="0" w:color="auto"/>
              <w:bottom w:val="single" w:sz="4" w:space="0" w:color="auto"/>
              <w:right w:val="single" w:sz="4" w:space="0" w:color="auto"/>
            </w:tcBorders>
          </w:tcPr>
          <w:p w14:paraId="048341B5" w14:textId="776C1442"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A7C75DA" w14:textId="085214C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E20EC4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3C1EF68" w14:textId="301685B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0A3FFF" w14:textId="0EF2A27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E4603F5" w14:textId="30419838"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12C48B" w14:textId="500DA38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E741B8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9E5BB7" w14:textId="2750E01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L_1A-3A-7A-7A_n257I_UL_7A_n257A</w:t>
            </w:r>
          </w:p>
        </w:tc>
        <w:tc>
          <w:tcPr>
            <w:tcW w:w="1054" w:type="dxa"/>
            <w:tcBorders>
              <w:top w:val="single" w:sz="4" w:space="0" w:color="auto"/>
              <w:left w:val="single" w:sz="4" w:space="0" w:color="auto"/>
              <w:bottom w:val="single" w:sz="4" w:space="0" w:color="auto"/>
              <w:right w:val="single" w:sz="4" w:space="0" w:color="auto"/>
            </w:tcBorders>
          </w:tcPr>
          <w:p w14:paraId="59316401" w14:textId="64B08D5E"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6D6631D" w14:textId="642C3AE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179784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9A526D3" w14:textId="4C07563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FCF5DF1" w14:textId="36FA889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53D8F7" w14:textId="4D50ED71"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8B76394" w14:textId="6FEDB5E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D390CB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2158D38" w14:textId="40A9571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L_1A-3A-7A-7A_n257H_UL_7A_n257A</w:t>
            </w:r>
          </w:p>
        </w:tc>
        <w:tc>
          <w:tcPr>
            <w:tcW w:w="1054" w:type="dxa"/>
            <w:tcBorders>
              <w:top w:val="single" w:sz="4" w:space="0" w:color="auto"/>
              <w:left w:val="single" w:sz="4" w:space="0" w:color="auto"/>
              <w:bottom w:val="single" w:sz="4" w:space="0" w:color="auto"/>
              <w:right w:val="single" w:sz="4" w:space="0" w:color="auto"/>
            </w:tcBorders>
          </w:tcPr>
          <w:p w14:paraId="1FD775D6" w14:textId="3B7EF761"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7D05A13" w14:textId="10E51EE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3FB503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F1C61BE" w14:textId="7B408B8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EDEA3DD" w14:textId="744E02D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416094" w14:textId="27C37309"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D22DB04" w14:textId="15EB825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E1FE92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756EC7" w14:textId="593F9EC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L_1A-3A-7A-7A_n257G_UL_7A_n257A</w:t>
            </w:r>
          </w:p>
        </w:tc>
        <w:tc>
          <w:tcPr>
            <w:tcW w:w="1054" w:type="dxa"/>
            <w:tcBorders>
              <w:top w:val="single" w:sz="4" w:space="0" w:color="auto"/>
              <w:left w:val="single" w:sz="4" w:space="0" w:color="auto"/>
              <w:bottom w:val="single" w:sz="4" w:space="0" w:color="auto"/>
              <w:right w:val="single" w:sz="4" w:space="0" w:color="auto"/>
            </w:tcBorders>
          </w:tcPr>
          <w:p w14:paraId="5027ADAC" w14:textId="78BA5768"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D3E701C" w14:textId="1FB8364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30AC38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F5FA6BA" w14:textId="7EFAEBB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38C357E" w14:textId="27FC633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ECE96F" w14:textId="59F46F31"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C405D1" w14:textId="3920B9F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243C86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81CE37" w14:textId="7D6CB63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L_1A-5A-7A_n257F_UL_1A_n257A</w:t>
            </w:r>
          </w:p>
        </w:tc>
        <w:tc>
          <w:tcPr>
            <w:tcW w:w="1054" w:type="dxa"/>
            <w:tcBorders>
              <w:top w:val="single" w:sz="4" w:space="0" w:color="auto"/>
              <w:left w:val="single" w:sz="4" w:space="0" w:color="auto"/>
              <w:bottom w:val="single" w:sz="4" w:space="0" w:color="auto"/>
              <w:right w:val="single" w:sz="4" w:space="0" w:color="auto"/>
            </w:tcBorders>
          </w:tcPr>
          <w:p w14:paraId="14D0E189" w14:textId="4E984EA7"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C68F82C" w14:textId="440E3D4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A11E72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2057AB0" w14:textId="1BDCC1D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7408F73" w14:textId="07BB2B0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2CBFCA1" w14:textId="58DE9667"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6A77BC4" w14:textId="6045331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F3105C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18D331" w14:textId="56B7CD0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L_1A-5A-7A_n257E_UL_1A_n257A</w:t>
            </w:r>
          </w:p>
        </w:tc>
        <w:tc>
          <w:tcPr>
            <w:tcW w:w="1054" w:type="dxa"/>
            <w:tcBorders>
              <w:top w:val="single" w:sz="4" w:space="0" w:color="auto"/>
              <w:left w:val="single" w:sz="4" w:space="0" w:color="auto"/>
              <w:bottom w:val="single" w:sz="4" w:space="0" w:color="auto"/>
              <w:right w:val="single" w:sz="4" w:space="0" w:color="auto"/>
            </w:tcBorders>
          </w:tcPr>
          <w:p w14:paraId="2B6AC409" w14:textId="64408929"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9EF60D1" w14:textId="1ADAD60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AE2138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F61F9B5" w14:textId="0E1473B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CB56F0B" w14:textId="45E8927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71CE1E" w14:textId="304CD744"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3FD1590" w14:textId="3D0C4CA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F54242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FAD8454" w14:textId="49FBAC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L_1A-5A-7A_n257D_UL_1A_n257A</w:t>
            </w:r>
          </w:p>
        </w:tc>
        <w:tc>
          <w:tcPr>
            <w:tcW w:w="1054" w:type="dxa"/>
            <w:tcBorders>
              <w:top w:val="single" w:sz="4" w:space="0" w:color="auto"/>
              <w:left w:val="single" w:sz="4" w:space="0" w:color="auto"/>
              <w:bottom w:val="single" w:sz="4" w:space="0" w:color="auto"/>
              <w:right w:val="single" w:sz="4" w:space="0" w:color="auto"/>
            </w:tcBorders>
          </w:tcPr>
          <w:p w14:paraId="6EBA6B78" w14:textId="5702B047"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0B9DC99" w14:textId="1D316EA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637ACF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55092C0" w14:textId="40F4344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F1AC04B" w14:textId="10D6115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4FDBE2" w14:textId="6BD8B083"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B33064" w14:textId="336969F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C9B22B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F07F8A1" w14:textId="668FE10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L_1A-5A-7A_n257F_UL_5A_n257A</w:t>
            </w:r>
          </w:p>
        </w:tc>
        <w:tc>
          <w:tcPr>
            <w:tcW w:w="1054" w:type="dxa"/>
            <w:tcBorders>
              <w:top w:val="single" w:sz="4" w:space="0" w:color="auto"/>
              <w:left w:val="single" w:sz="4" w:space="0" w:color="auto"/>
              <w:bottom w:val="single" w:sz="4" w:space="0" w:color="auto"/>
              <w:right w:val="single" w:sz="4" w:space="0" w:color="auto"/>
            </w:tcBorders>
          </w:tcPr>
          <w:p w14:paraId="3FD9FB2D" w14:textId="38B9CBC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885BA27" w14:textId="4ACC38A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DD422B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D43249D" w14:textId="3E44258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3E06897" w14:textId="1671047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191C41" w14:textId="453D27A6"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55DDAAF" w14:textId="7DDD2BC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890B0D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2AB4A9" w14:textId="41DC562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L_1A-5A-7A_n257E_UL_5A_n257A</w:t>
            </w:r>
          </w:p>
        </w:tc>
        <w:tc>
          <w:tcPr>
            <w:tcW w:w="1054" w:type="dxa"/>
            <w:tcBorders>
              <w:top w:val="single" w:sz="4" w:space="0" w:color="auto"/>
              <w:left w:val="single" w:sz="4" w:space="0" w:color="auto"/>
              <w:bottom w:val="single" w:sz="4" w:space="0" w:color="auto"/>
              <w:right w:val="single" w:sz="4" w:space="0" w:color="auto"/>
            </w:tcBorders>
          </w:tcPr>
          <w:p w14:paraId="46616F11" w14:textId="3CE13B21"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2EEB772" w14:textId="27A6469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CAE852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B0042D7" w14:textId="2E37895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4111550" w14:textId="5FE8096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E6B646B" w14:textId="2C17DACA"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8F84C37" w14:textId="344C090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EA6D8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FE59203" w14:textId="46799CC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L_1A-5A-7A_n257D_UL_5A_n257A</w:t>
            </w:r>
          </w:p>
        </w:tc>
        <w:tc>
          <w:tcPr>
            <w:tcW w:w="1054" w:type="dxa"/>
            <w:tcBorders>
              <w:top w:val="single" w:sz="4" w:space="0" w:color="auto"/>
              <w:left w:val="single" w:sz="4" w:space="0" w:color="auto"/>
              <w:bottom w:val="single" w:sz="4" w:space="0" w:color="auto"/>
              <w:right w:val="single" w:sz="4" w:space="0" w:color="auto"/>
            </w:tcBorders>
          </w:tcPr>
          <w:p w14:paraId="151F54D5" w14:textId="427F6C7C"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E063DC0" w14:textId="2D7198C1"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A2E0D9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07BEECF" w14:textId="43CB3E1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D8518A6" w14:textId="5581A80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60F5A8A" w14:textId="3E3CE974"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6115B59" w14:textId="4C4FC69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D406D5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136CD05" w14:textId="0BAEE9D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L_1A-5A-7A_n257F_UL_7A_n257A</w:t>
            </w:r>
          </w:p>
        </w:tc>
        <w:tc>
          <w:tcPr>
            <w:tcW w:w="1054" w:type="dxa"/>
            <w:tcBorders>
              <w:top w:val="single" w:sz="4" w:space="0" w:color="auto"/>
              <w:left w:val="single" w:sz="4" w:space="0" w:color="auto"/>
              <w:bottom w:val="single" w:sz="4" w:space="0" w:color="auto"/>
              <w:right w:val="single" w:sz="4" w:space="0" w:color="auto"/>
            </w:tcBorders>
          </w:tcPr>
          <w:p w14:paraId="7E64029E" w14:textId="504C902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DC56461" w14:textId="2443F05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5EC1F1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8A8B62D" w14:textId="6E70FA1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B61CD7C" w14:textId="7CA8C2B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151909" w14:textId="1CA5A76E"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E6E6C60" w14:textId="1CCD34F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55B799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2C8C77" w14:textId="11542FC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L_1A-5A-7A_n257E_UL_7A_n257A</w:t>
            </w:r>
          </w:p>
        </w:tc>
        <w:tc>
          <w:tcPr>
            <w:tcW w:w="1054" w:type="dxa"/>
            <w:tcBorders>
              <w:top w:val="single" w:sz="4" w:space="0" w:color="auto"/>
              <w:left w:val="single" w:sz="4" w:space="0" w:color="auto"/>
              <w:bottom w:val="single" w:sz="4" w:space="0" w:color="auto"/>
              <w:right w:val="single" w:sz="4" w:space="0" w:color="auto"/>
            </w:tcBorders>
          </w:tcPr>
          <w:p w14:paraId="4B159423" w14:textId="65B9F6A7"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5E0D391" w14:textId="2A384D3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BCAB6F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D2114C6" w14:textId="7ADB1BA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926EB7D" w14:textId="0D384A2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24E21E" w14:textId="2F5731FA"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036C39" w14:textId="1EEDB1C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7D904C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079B48F" w14:textId="7B9A32F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L_1A-5A-7A_n257D_UL_7A_n257A</w:t>
            </w:r>
          </w:p>
        </w:tc>
        <w:tc>
          <w:tcPr>
            <w:tcW w:w="1054" w:type="dxa"/>
            <w:tcBorders>
              <w:top w:val="single" w:sz="4" w:space="0" w:color="auto"/>
              <w:left w:val="single" w:sz="4" w:space="0" w:color="auto"/>
              <w:bottom w:val="single" w:sz="4" w:space="0" w:color="auto"/>
              <w:right w:val="single" w:sz="4" w:space="0" w:color="auto"/>
            </w:tcBorders>
          </w:tcPr>
          <w:p w14:paraId="28109756" w14:textId="65A22FA7"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8A795D" w14:textId="1A0B18A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84A5AA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E5EA454" w14:textId="2783603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FD2DF31" w14:textId="21A89DE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C928E0" w14:textId="0E5CE928"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31FD8F" w14:textId="2818BD7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2BA801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92D4E8" w14:textId="67D0FF5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L_1A-5A-7A_n257M_UL_1A_n257A</w:t>
            </w:r>
          </w:p>
        </w:tc>
        <w:tc>
          <w:tcPr>
            <w:tcW w:w="1054" w:type="dxa"/>
            <w:tcBorders>
              <w:top w:val="single" w:sz="4" w:space="0" w:color="auto"/>
              <w:left w:val="single" w:sz="4" w:space="0" w:color="auto"/>
              <w:bottom w:val="single" w:sz="4" w:space="0" w:color="auto"/>
              <w:right w:val="single" w:sz="4" w:space="0" w:color="auto"/>
            </w:tcBorders>
          </w:tcPr>
          <w:p w14:paraId="69FE96F4" w14:textId="57E1B381"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F20433" w14:textId="08B04D7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855C9C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D981881" w14:textId="0E2B459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EF0EFFD" w14:textId="235F23F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33C919" w14:textId="6CB1BF9B"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9B6BE96" w14:textId="36EA801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77F9CD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2E1ED5" w14:textId="15B09B5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L_1A-5A-7A_n257L_UL_1A_n257A</w:t>
            </w:r>
          </w:p>
        </w:tc>
        <w:tc>
          <w:tcPr>
            <w:tcW w:w="1054" w:type="dxa"/>
            <w:tcBorders>
              <w:top w:val="single" w:sz="4" w:space="0" w:color="auto"/>
              <w:left w:val="single" w:sz="4" w:space="0" w:color="auto"/>
              <w:bottom w:val="single" w:sz="4" w:space="0" w:color="auto"/>
              <w:right w:val="single" w:sz="4" w:space="0" w:color="auto"/>
            </w:tcBorders>
          </w:tcPr>
          <w:p w14:paraId="2061AF44" w14:textId="3343BA56"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E8D8E08" w14:textId="4850406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B6753D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78EA9EF" w14:textId="1609184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71A3EA5" w14:textId="04D0F8F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E20D7F" w14:textId="658C74FB"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2C7489" w14:textId="77EF130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90CA30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D762822" w14:textId="34D63AB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L_1A-5A-7A_n257K_UL_1A_n257A</w:t>
            </w:r>
          </w:p>
        </w:tc>
        <w:tc>
          <w:tcPr>
            <w:tcW w:w="1054" w:type="dxa"/>
            <w:tcBorders>
              <w:top w:val="single" w:sz="4" w:space="0" w:color="auto"/>
              <w:left w:val="single" w:sz="4" w:space="0" w:color="auto"/>
              <w:bottom w:val="single" w:sz="4" w:space="0" w:color="auto"/>
              <w:right w:val="single" w:sz="4" w:space="0" w:color="auto"/>
            </w:tcBorders>
          </w:tcPr>
          <w:p w14:paraId="08EE46A5" w14:textId="1997B17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818DFF3" w14:textId="6B80B99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7F9D1C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D5451B8" w14:textId="15F12DC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6CFD950" w14:textId="10CB254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D080E5" w14:textId="743FB81B"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FED98D2" w14:textId="746E933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109D87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F48629B" w14:textId="51C1826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L_1A-5A-7A_n257J_UL_1A_n257A</w:t>
            </w:r>
          </w:p>
        </w:tc>
        <w:tc>
          <w:tcPr>
            <w:tcW w:w="1054" w:type="dxa"/>
            <w:tcBorders>
              <w:top w:val="single" w:sz="4" w:space="0" w:color="auto"/>
              <w:left w:val="single" w:sz="4" w:space="0" w:color="auto"/>
              <w:bottom w:val="single" w:sz="4" w:space="0" w:color="auto"/>
              <w:right w:val="single" w:sz="4" w:space="0" w:color="auto"/>
            </w:tcBorders>
          </w:tcPr>
          <w:p w14:paraId="16FBC4B4" w14:textId="07B38B79"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B5F28C" w14:textId="0DFA585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D44446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626D7CE" w14:textId="0F006E8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B319F61" w14:textId="7CD925F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BBFFCA" w14:textId="4E5FF122"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C50C107" w14:textId="43ED1F7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CB142B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E301398" w14:textId="17585F1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L_1A-5A-7A_n257I_UL_1A_n257A</w:t>
            </w:r>
          </w:p>
        </w:tc>
        <w:tc>
          <w:tcPr>
            <w:tcW w:w="1054" w:type="dxa"/>
            <w:tcBorders>
              <w:top w:val="single" w:sz="4" w:space="0" w:color="auto"/>
              <w:left w:val="single" w:sz="4" w:space="0" w:color="auto"/>
              <w:bottom w:val="single" w:sz="4" w:space="0" w:color="auto"/>
              <w:right w:val="single" w:sz="4" w:space="0" w:color="auto"/>
            </w:tcBorders>
          </w:tcPr>
          <w:p w14:paraId="056C697E" w14:textId="3444A037"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17ADE3" w14:textId="47C333E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9D8974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676B043" w14:textId="552F613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54C92A" w14:textId="54DDEB1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B62D65" w14:textId="4702D544"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F84D0F" w14:textId="0296DAE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DDA058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A01C1A" w14:textId="7013F0C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L_1A-5A-7A_n257H_UL_1A_n257A</w:t>
            </w:r>
          </w:p>
        </w:tc>
        <w:tc>
          <w:tcPr>
            <w:tcW w:w="1054" w:type="dxa"/>
            <w:tcBorders>
              <w:top w:val="single" w:sz="4" w:space="0" w:color="auto"/>
              <w:left w:val="single" w:sz="4" w:space="0" w:color="auto"/>
              <w:bottom w:val="single" w:sz="4" w:space="0" w:color="auto"/>
              <w:right w:val="single" w:sz="4" w:space="0" w:color="auto"/>
            </w:tcBorders>
          </w:tcPr>
          <w:p w14:paraId="6862E510" w14:textId="4808D41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4FA8BED" w14:textId="15BE43D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911009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AD6D945" w14:textId="7C5129E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F59DB32" w14:textId="7F7B610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3AF0AB" w14:textId="2325B1C5"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2FB25B" w14:textId="12AF1D9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3C57EB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7C12E9" w14:textId="3A9AEB6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L_1A-5A-7A_n257G_UL_1A_n257A</w:t>
            </w:r>
          </w:p>
        </w:tc>
        <w:tc>
          <w:tcPr>
            <w:tcW w:w="1054" w:type="dxa"/>
            <w:tcBorders>
              <w:top w:val="single" w:sz="4" w:space="0" w:color="auto"/>
              <w:left w:val="single" w:sz="4" w:space="0" w:color="auto"/>
              <w:bottom w:val="single" w:sz="4" w:space="0" w:color="auto"/>
              <w:right w:val="single" w:sz="4" w:space="0" w:color="auto"/>
            </w:tcBorders>
          </w:tcPr>
          <w:p w14:paraId="64EE547A" w14:textId="6446903C"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62BB260" w14:textId="02182D4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92912A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566CF7C" w14:textId="47BC806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432B43F" w14:textId="4EE8F48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8399374" w14:textId="3E27EBBB"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DA9651" w14:textId="49C9F48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14D7D6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3980BF5" w14:textId="54D1073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L_1A-5A-7A_n257M_UL_5A_n257A</w:t>
            </w:r>
          </w:p>
        </w:tc>
        <w:tc>
          <w:tcPr>
            <w:tcW w:w="1054" w:type="dxa"/>
            <w:tcBorders>
              <w:top w:val="single" w:sz="4" w:space="0" w:color="auto"/>
              <w:left w:val="single" w:sz="4" w:space="0" w:color="auto"/>
              <w:bottom w:val="single" w:sz="4" w:space="0" w:color="auto"/>
              <w:right w:val="single" w:sz="4" w:space="0" w:color="auto"/>
            </w:tcBorders>
          </w:tcPr>
          <w:p w14:paraId="5B0FA57F" w14:textId="720F0CF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24CDDC5" w14:textId="46724CB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80DD44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9E47FDE" w14:textId="55962FC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E0A556C" w14:textId="620338F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7BDEAF" w14:textId="24308C66"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41AC03B" w14:textId="68AAC8D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AA671E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36E498F" w14:textId="7E6CE4E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L_1A-5A-7A_n257L_UL_5A_n257A</w:t>
            </w:r>
          </w:p>
        </w:tc>
        <w:tc>
          <w:tcPr>
            <w:tcW w:w="1054" w:type="dxa"/>
            <w:tcBorders>
              <w:top w:val="single" w:sz="4" w:space="0" w:color="auto"/>
              <w:left w:val="single" w:sz="4" w:space="0" w:color="auto"/>
              <w:bottom w:val="single" w:sz="4" w:space="0" w:color="auto"/>
              <w:right w:val="single" w:sz="4" w:space="0" w:color="auto"/>
            </w:tcBorders>
          </w:tcPr>
          <w:p w14:paraId="5908B290" w14:textId="3295D239"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DB72052" w14:textId="38AEB4F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623765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55FB3BF" w14:textId="0980605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37F6494" w14:textId="5065EB7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425277" w14:textId="52DCD7AE"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626AC2" w14:textId="27F4BDA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34E55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5A2D49" w14:textId="124E258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L_1A-5A-7A_n257K_UL_5A_n257A</w:t>
            </w:r>
          </w:p>
        </w:tc>
        <w:tc>
          <w:tcPr>
            <w:tcW w:w="1054" w:type="dxa"/>
            <w:tcBorders>
              <w:top w:val="single" w:sz="4" w:space="0" w:color="auto"/>
              <w:left w:val="single" w:sz="4" w:space="0" w:color="auto"/>
              <w:bottom w:val="single" w:sz="4" w:space="0" w:color="auto"/>
              <w:right w:val="single" w:sz="4" w:space="0" w:color="auto"/>
            </w:tcBorders>
          </w:tcPr>
          <w:p w14:paraId="3A88374A" w14:textId="5B016781"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6BDEFB2" w14:textId="5FECAF0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DFCEBA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FA14307" w14:textId="1AE9866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8952255" w14:textId="170E906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C52F8F6" w14:textId="41C8B4AC"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625C64B" w14:textId="2A44015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CB5177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CD8CE7" w14:textId="6A52AB8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L_1A-5A-7A_n257J_UL_5A_n257A</w:t>
            </w:r>
          </w:p>
        </w:tc>
        <w:tc>
          <w:tcPr>
            <w:tcW w:w="1054" w:type="dxa"/>
            <w:tcBorders>
              <w:top w:val="single" w:sz="4" w:space="0" w:color="auto"/>
              <w:left w:val="single" w:sz="4" w:space="0" w:color="auto"/>
              <w:bottom w:val="single" w:sz="4" w:space="0" w:color="auto"/>
              <w:right w:val="single" w:sz="4" w:space="0" w:color="auto"/>
            </w:tcBorders>
          </w:tcPr>
          <w:p w14:paraId="64A33556" w14:textId="008BAF85"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41FFA7" w14:textId="09D9216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7AD427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2F99A96" w14:textId="4CDC3ED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CAC3C11" w14:textId="73D6C99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892E46" w14:textId="52973E9E"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C0DB97" w14:textId="757D54D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1D179F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BF91015" w14:textId="0C40EA5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L_1A-5A-7A_n257I_UL_5A_n257A</w:t>
            </w:r>
          </w:p>
        </w:tc>
        <w:tc>
          <w:tcPr>
            <w:tcW w:w="1054" w:type="dxa"/>
            <w:tcBorders>
              <w:top w:val="single" w:sz="4" w:space="0" w:color="auto"/>
              <w:left w:val="single" w:sz="4" w:space="0" w:color="auto"/>
              <w:bottom w:val="single" w:sz="4" w:space="0" w:color="auto"/>
              <w:right w:val="single" w:sz="4" w:space="0" w:color="auto"/>
            </w:tcBorders>
          </w:tcPr>
          <w:p w14:paraId="7CEAE50B" w14:textId="316A33B7"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A61DB05" w14:textId="524ECAD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3CC62F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71C2AC0" w14:textId="22FC924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EA10316" w14:textId="5E627F1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0015DE" w14:textId="2899DB6F"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853CC4C" w14:textId="15D8CED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118C75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5F75AA" w14:textId="1EA504F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L_1A-5A-7A_n257H_UL_5A_n257A</w:t>
            </w:r>
          </w:p>
        </w:tc>
        <w:tc>
          <w:tcPr>
            <w:tcW w:w="1054" w:type="dxa"/>
            <w:tcBorders>
              <w:top w:val="single" w:sz="4" w:space="0" w:color="auto"/>
              <w:left w:val="single" w:sz="4" w:space="0" w:color="auto"/>
              <w:bottom w:val="single" w:sz="4" w:space="0" w:color="auto"/>
              <w:right w:val="single" w:sz="4" w:space="0" w:color="auto"/>
            </w:tcBorders>
          </w:tcPr>
          <w:p w14:paraId="1B31EA07" w14:textId="3BBC4AD4"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EBDE44" w14:textId="418F6B5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44211A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7BABABB" w14:textId="55AD59E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19A8494" w14:textId="1A0504E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DD0A23" w14:textId="30F52435"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DAE1E4" w14:textId="339FF8E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D3B77F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55F3BC" w14:textId="4D764A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L_1A-5A-7A_n257G_UL_5A_n257A</w:t>
            </w:r>
          </w:p>
        </w:tc>
        <w:tc>
          <w:tcPr>
            <w:tcW w:w="1054" w:type="dxa"/>
            <w:tcBorders>
              <w:top w:val="single" w:sz="4" w:space="0" w:color="auto"/>
              <w:left w:val="single" w:sz="4" w:space="0" w:color="auto"/>
              <w:bottom w:val="single" w:sz="4" w:space="0" w:color="auto"/>
              <w:right w:val="single" w:sz="4" w:space="0" w:color="auto"/>
            </w:tcBorders>
          </w:tcPr>
          <w:p w14:paraId="17745E5F" w14:textId="4E27F3A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552BA4" w14:textId="6DBC01E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E79AD5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C781734" w14:textId="5CFB2D4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61F23EB" w14:textId="5509375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B1DC4B" w14:textId="4F043671"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5CEEA1" w14:textId="5B6F173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AC5287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927B202" w14:textId="38AE9DC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L_1A-5A-7A_n257M_UL_7A_n257A</w:t>
            </w:r>
          </w:p>
        </w:tc>
        <w:tc>
          <w:tcPr>
            <w:tcW w:w="1054" w:type="dxa"/>
            <w:tcBorders>
              <w:top w:val="single" w:sz="4" w:space="0" w:color="auto"/>
              <w:left w:val="single" w:sz="4" w:space="0" w:color="auto"/>
              <w:bottom w:val="single" w:sz="4" w:space="0" w:color="auto"/>
              <w:right w:val="single" w:sz="4" w:space="0" w:color="auto"/>
            </w:tcBorders>
          </w:tcPr>
          <w:p w14:paraId="42E4C9E6" w14:textId="1DE86DE8"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E2247DB" w14:textId="78CD2C1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2B9F8B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42B8B73" w14:textId="4387107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591B462" w14:textId="352660D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1C20C3C" w14:textId="53C868E0"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5C44B8" w14:textId="12303AD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EC4424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CF7A221" w14:textId="2A307BC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L_1A-5A-7A_n257L_UL_7A_n257A</w:t>
            </w:r>
          </w:p>
        </w:tc>
        <w:tc>
          <w:tcPr>
            <w:tcW w:w="1054" w:type="dxa"/>
            <w:tcBorders>
              <w:top w:val="single" w:sz="4" w:space="0" w:color="auto"/>
              <w:left w:val="single" w:sz="4" w:space="0" w:color="auto"/>
              <w:bottom w:val="single" w:sz="4" w:space="0" w:color="auto"/>
              <w:right w:val="single" w:sz="4" w:space="0" w:color="auto"/>
            </w:tcBorders>
          </w:tcPr>
          <w:p w14:paraId="4313D841" w14:textId="21099282"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B5C10A6" w14:textId="0746397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08A44E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5F7A4BE" w14:textId="638207F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877F15A" w14:textId="199B6A7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72EBDA" w14:textId="34519284"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CEE217" w14:textId="6A9F656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113777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741479B" w14:textId="62D9CC4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L_1A-5A-7A_n257K_UL_7A_n257A</w:t>
            </w:r>
          </w:p>
        </w:tc>
        <w:tc>
          <w:tcPr>
            <w:tcW w:w="1054" w:type="dxa"/>
            <w:tcBorders>
              <w:top w:val="single" w:sz="4" w:space="0" w:color="auto"/>
              <w:left w:val="single" w:sz="4" w:space="0" w:color="auto"/>
              <w:bottom w:val="single" w:sz="4" w:space="0" w:color="auto"/>
              <w:right w:val="single" w:sz="4" w:space="0" w:color="auto"/>
            </w:tcBorders>
          </w:tcPr>
          <w:p w14:paraId="5E64E152" w14:textId="587F3376"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F24E2B9" w14:textId="22E60F7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9202AF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51ACE8A" w14:textId="121D364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0725D3A" w14:textId="7C46756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6F2C6D" w14:textId="062C3A2B"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A080778" w14:textId="6EE08BF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5D49FD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9E31C1" w14:textId="0903BF6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L_1A-5A-7A_n257J_UL_7A_n257A</w:t>
            </w:r>
          </w:p>
        </w:tc>
        <w:tc>
          <w:tcPr>
            <w:tcW w:w="1054" w:type="dxa"/>
            <w:tcBorders>
              <w:top w:val="single" w:sz="4" w:space="0" w:color="auto"/>
              <w:left w:val="single" w:sz="4" w:space="0" w:color="auto"/>
              <w:bottom w:val="single" w:sz="4" w:space="0" w:color="auto"/>
              <w:right w:val="single" w:sz="4" w:space="0" w:color="auto"/>
            </w:tcBorders>
          </w:tcPr>
          <w:p w14:paraId="1DE772CF" w14:textId="6FD2F89B"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2C43CB" w14:textId="0B984DD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8EBCE4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4319F5B" w14:textId="6955A35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EBB5361" w14:textId="6D17ECB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7A8A9A" w14:textId="0C4E1FEF"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241209" w14:textId="607ADC9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58E7CB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F903645" w14:textId="2653FBF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L_1A-5A-7A_n257I_UL_7A_n257A</w:t>
            </w:r>
          </w:p>
        </w:tc>
        <w:tc>
          <w:tcPr>
            <w:tcW w:w="1054" w:type="dxa"/>
            <w:tcBorders>
              <w:top w:val="single" w:sz="4" w:space="0" w:color="auto"/>
              <w:left w:val="single" w:sz="4" w:space="0" w:color="auto"/>
              <w:bottom w:val="single" w:sz="4" w:space="0" w:color="auto"/>
              <w:right w:val="single" w:sz="4" w:space="0" w:color="auto"/>
            </w:tcBorders>
          </w:tcPr>
          <w:p w14:paraId="4A7EC6F6" w14:textId="7EF5C0AA"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CA3B9A9" w14:textId="34ED31B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EEB7DB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016709F" w14:textId="7B41D9D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7EB50B6" w14:textId="032D4BD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8444DC" w14:textId="2513F775"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529797" w14:textId="5035586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B889AF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3CEB74D" w14:textId="42ADF82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L_1A-5A-7A_n257H_UL_7A_n257A</w:t>
            </w:r>
          </w:p>
        </w:tc>
        <w:tc>
          <w:tcPr>
            <w:tcW w:w="1054" w:type="dxa"/>
            <w:tcBorders>
              <w:top w:val="single" w:sz="4" w:space="0" w:color="auto"/>
              <w:left w:val="single" w:sz="4" w:space="0" w:color="auto"/>
              <w:bottom w:val="single" w:sz="4" w:space="0" w:color="auto"/>
              <w:right w:val="single" w:sz="4" w:space="0" w:color="auto"/>
            </w:tcBorders>
          </w:tcPr>
          <w:p w14:paraId="4C5ABB4C" w14:textId="2716DFB1"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FD02C09" w14:textId="3390611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2E6AA8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0363A21" w14:textId="6629BF6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B60A3D5" w14:textId="16A5B80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57A03CB" w14:textId="1A728DBF"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4F02357" w14:textId="5C9A77E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1D127B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7D818E4" w14:textId="3FED366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L_1A-5A-7A_n257G_UL_7A_n257A</w:t>
            </w:r>
          </w:p>
        </w:tc>
        <w:tc>
          <w:tcPr>
            <w:tcW w:w="1054" w:type="dxa"/>
            <w:tcBorders>
              <w:top w:val="single" w:sz="4" w:space="0" w:color="auto"/>
              <w:left w:val="single" w:sz="4" w:space="0" w:color="auto"/>
              <w:bottom w:val="single" w:sz="4" w:space="0" w:color="auto"/>
              <w:right w:val="single" w:sz="4" w:space="0" w:color="auto"/>
            </w:tcBorders>
          </w:tcPr>
          <w:p w14:paraId="383FCF53" w14:textId="0A4DCE1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3017D98" w14:textId="65E8F23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C83368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B3BECE9" w14:textId="20CEBED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4FC856E" w14:textId="52BDA46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97B530" w14:textId="27A80974"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50EBF63" w14:textId="3CD3A0B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387E72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72482E3" w14:textId="6FBAEDF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L_1A-5A-7A-7A_n257F_UL_1A_n257A</w:t>
            </w:r>
          </w:p>
        </w:tc>
        <w:tc>
          <w:tcPr>
            <w:tcW w:w="1054" w:type="dxa"/>
            <w:tcBorders>
              <w:top w:val="single" w:sz="4" w:space="0" w:color="auto"/>
              <w:left w:val="single" w:sz="4" w:space="0" w:color="auto"/>
              <w:bottom w:val="single" w:sz="4" w:space="0" w:color="auto"/>
              <w:right w:val="single" w:sz="4" w:space="0" w:color="auto"/>
            </w:tcBorders>
          </w:tcPr>
          <w:p w14:paraId="4EBE451C" w14:textId="71485580"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46E2CBE" w14:textId="7F050D0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BBE8D6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1B7729A" w14:textId="6843510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5B46845" w14:textId="0088CA8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10EF3D" w14:textId="599279B8"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5B6DEA3" w14:textId="38B9313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975B98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887E3E3" w14:textId="345BA03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L_1A-5A-7A-7A_n257E_UL_1A_n257A</w:t>
            </w:r>
          </w:p>
        </w:tc>
        <w:tc>
          <w:tcPr>
            <w:tcW w:w="1054" w:type="dxa"/>
            <w:tcBorders>
              <w:top w:val="single" w:sz="4" w:space="0" w:color="auto"/>
              <w:left w:val="single" w:sz="4" w:space="0" w:color="auto"/>
              <w:bottom w:val="single" w:sz="4" w:space="0" w:color="auto"/>
              <w:right w:val="single" w:sz="4" w:space="0" w:color="auto"/>
            </w:tcBorders>
          </w:tcPr>
          <w:p w14:paraId="103E7155" w14:textId="3A1D9FDE"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68E72B7" w14:textId="1D8ACB3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BAE3E7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1D3B018" w14:textId="169E349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1176BDA" w14:textId="15EFA24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914996" w14:textId="374B4736"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2C0CC98" w14:textId="79E1CB7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404A03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4527214" w14:textId="2083164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L_1A-5A-7A-7A_n257D_UL_1A_n257A</w:t>
            </w:r>
          </w:p>
        </w:tc>
        <w:tc>
          <w:tcPr>
            <w:tcW w:w="1054" w:type="dxa"/>
            <w:tcBorders>
              <w:top w:val="single" w:sz="4" w:space="0" w:color="auto"/>
              <w:left w:val="single" w:sz="4" w:space="0" w:color="auto"/>
              <w:bottom w:val="single" w:sz="4" w:space="0" w:color="auto"/>
              <w:right w:val="single" w:sz="4" w:space="0" w:color="auto"/>
            </w:tcBorders>
          </w:tcPr>
          <w:p w14:paraId="19EF6D84" w14:textId="5FF97EE6"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1492B5C" w14:textId="01861BB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AC6EA1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F112A0F" w14:textId="5C0FAED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0875FCA" w14:textId="6AB3731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726FCC" w14:textId="04C35DA5"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37AD6B" w14:textId="6C202FE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86F0DE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5E74D0A" w14:textId="37758E7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L_1A-5A-7A-7A_n257M_UL_1A_n257A</w:t>
            </w:r>
          </w:p>
        </w:tc>
        <w:tc>
          <w:tcPr>
            <w:tcW w:w="1054" w:type="dxa"/>
            <w:tcBorders>
              <w:top w:val="single" w:sz="4" w:space="0" w:color="auto"/>
              <w:left w:val="single" w:sz="4" w:space="0" w:color="auto"/>
              <w:bottom w:val="single" w:sz="4" w:space="0" w:color="auto"/>
              <w:right w:val="single" w:sz="4" w:space="0" w:color="auto"/>
            </w:tcBorders>
          </w:tcPr>
          <w:p w14:paraId="258365CE" w14:textId="33E8525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CE55C43" w14:textId="72AC846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A08308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6115AAB" w14:textId="273A70B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2D03447" w14:textId="0588377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8725FB0" w14:textId="615AFF44"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6CD98E3" w14:textId="2BFF0D2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0D6001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797373" w14:textId="3CCE803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L_1A-5A-7A-7A_n257L_UL_1A_n257A</w:t>
            </w:r>
          </w:p>
        </w:tc>
        <w:tc>
          <w:tcPr>
            <w:tcW w:w="1054" w:type="dxa"/>
            <w:tcBorders>
              <w:top w:val="single" w:sz="4" w:space="0" w:color="auto"/>
              <w:left w:val="single" w:sz="4" w:space="0" w:color="auto"/>
              <w:bottom w:val="single" w:sz="4" w:space="0" w:color="auto"/>
              <w:right w:val="single" w:sz="4" w:space="0" w:color="auto"/>
            </w:tcBorders>
          </w:tcPr>
          <w:p w14:paraId="364EC996" w14:textId="5918D215"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7984BEC" w14:textId="28405A41"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A727DC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8A55AB2" w14:textId="755152A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A95672E" w14:textId="115A3B3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A44E1D" w14:textId="40FE9925"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A5598DC" w14:textId="37311B3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1F45EE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0774B9B" w14:textId="36E96C9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L_1A-5A-7A-7A_n257K_UL_1A_n257A</w:t>
            </w:r>
          </w:p>
        </w:tc>
        <w:tc>
          <w:tcPr>
            <w:tcW w:w="1054" w:type="dxa"/>
            <w:tcBorders>
              <w:top w:val="single" w:sz="4" w:space="0" w:color="auto"/>
              <w:left w:val="single" w:sz="4" w:space="0" w:color="auto"/>
              <w:bottom w:val="single" w:sz="4" w:space="0" w:color="auto"/>
              <w:right w:val="single" w:sz="4" w:space="0" w:color="auto"/>
            </w:tcBorders>
          </w:tcPr>
          <w:p w14:paraId="5B9C5EC3" w14:textId="33F841F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EC366F" w14:textId="56084BE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088174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8F100C3" w14:textId="0FF2FA0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0B71AC6" w14:textId="4CC6B3C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8AE0EA" w14:textId="53F552ED"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E359AE" w14:textId="68ACED3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F51A66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A894D91" w14:textId="2A693B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L_1A-5A-7A-7A_n257J_UL_1A_n257A</w:t>
            </w:r>
          </w:p>
        </w:tc>
        <w:tc>
          <w:tcPr>
            <w:tcW w:w="1054" w:type="dxa"/>
            <w:tcBorders>
              <w:top w:val="single" w:sz="4" w:space="0" w:color="auto"/>
              <w:left w:val="single" w:sz="4" w:space="0" w:color="auto"/>
              <w:bottom w:val="single" w:sz="4" w:space="0" w:color="auto"/>
              <w:right w:val="single" w:sz="4" w:space="0" w:color="auto"/>
            </w:tcBorders>
          </w:tcPr>
          <w:p w14:paraId="5071746A" w14:textId="222F6E3F"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8BDDF3" w14:textId="10A51AB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F4950D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FCE8C25" w14:textId="4AB04CD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1E32B41" w14:textId="2223DBB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FF1EDA" w14:textId="646CA02F"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4F5A8D" w14:textId="45D8821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756155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E80525" w14:textId="5C7D332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L_1A-5A-7A-7A_n257I_UL_1A_n257A</w:t>
            </w:r>
          </w:p>
        </w:tc>
        <w:tc>
          <w:tcPr>
            <w:tcW w:w="1054" w:type="dxa"/>
            <w:tcBorders>
              <w:top w:val="single" w:sz="4" w:space="0" w:color="auto"/>
              <w:left w:val="single" w:sz="4" w:space="0" w:color="auto"/>
              <w:bottom w:val="single" w:sz="4" w:space="0" w:color="auto"/>
              <w:right w:val="single" w:sz="4" w:space="0" w:color="auto"/>
            </w:tcBorders>
          </w:tcPr>
          <w:p w14:paraId="5D1A1742" w14:textId="4A200767"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FB2F5E" w14:textId="49C8E90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C09228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B5514AB" w14:textId="657E052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A06D70F" w14:textId="347AD29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754CB8" w14:textId="5268E2A2"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0CE264" w14:textId="0B98974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7A20B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6AC62E" w14:textId="724518C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L_1A-5A-7A-7A_n257H_UL_1A_n257A</w:t>
            </w:r>
          </w:p>
        </w:tc>
        <w:tc>
          <w:tcPr>
            <w:tcW w:w="1054" w:type="dxa"/>
            <w:tcBorders>
              <w:top w:val="single" w:sz="4" w:space="0" w:color="auto"/>
              <w:left w:val="single" w:sz="4" w:space="0" w:color="auto"/>
              <w:bottom w:val="single" w:sz="4" w:space="0" w:color="auto"/>
              <w:right w:val="single" w:sz="4" w:space="0" w:color="auto"/>
            </w:tcBorders>
          </w:tcPr>
          <w:p w14:paraId="3541AEE0" w14:textId="5FD4EC33"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3DE8AE3" w14:textId="0676533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D20E97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B82F330" w14:textId="12A89BD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9B878A3" w14:textId="54EBB7D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F8FD53" w14:textId="08859B7E"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F1B3983" w14:textId="7721470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9F4775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CCCE6D" w14:textId="5293B34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L_1A-5A-7A-7A_n257G_UL_1A_n257A</w:t>
            </w:r>
          </w:p>
        </w:tc>
        <w:tc>
          <w:tcPr>
            <w:tcW w:w="1054" w:type="dxa"/>
            <w:tcBorders>
              <w:top w:val="single" w:sz="4" w:space="0" w:color="auto"/>
              <w:left w:val="single" w:sz="4" w:space="0" w:color="auto"/>
              <w:bottom w:val="single" w:sz="4" w:space="0" w:color="auto"/>
              <w:right w:val="single" w:sz="4" w:space="0" w:color="auto"/>
            </w:tcBorders>
          </w:tcPr>
          <w:p w14:paraId="4017D27C" w14:textId="07508C40"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F2C34C" w14:textId="3821193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E339EF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83B3C29" w14:textId="6D6682E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37FCCFB" w14:textId="7D5BEA3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E79C16" w14:textId="20E06775"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5BEF35" w14:textId="6C378B3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FEDF0C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E97BCC" w14:textId="563B5FB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L_1A-5A-7A-7A_n257F_UL_5A_n257A</w:t>
            </w:r>
          </w:p>
        </w:tc>
        <w:tc>
          <w:tcPr>
            <w:tcW w:w="1054" w:type="dxa"/>
            <w:tcBorders>
              <w:top w:val="single" w:sz="4" w:space="0" w:color="auto"/>
              <w:left w:val="single" w:sz="4" w:space="0" w:color="auto"/>
              <w:bottom w:val="single" w:sz="4" w:space="0" w:color="auto"/>
              <w:right w:val="single" w:sz="4" w:space="0" w:color="auto"/>
            </w:tcBorders>
          </w:tcPr>
          <w:p w14:paraId="2E3EE7EC" w14:textId="3ED372E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E542605" w14:textId="50ECD59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EEA71B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D436D20" w14:textId="2319654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EBE4043" w14:textId="3D6BC80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B429CC" w14:textId="4811B282"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B460AE" w14:textId="56C1F30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462375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D66F041" w14:textId="46F2605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L_1A-5A-7A-7A_n257E_UL_5A_n257A</w:t>
            </w:r>
          </w:p>
        </w:tc>
        <w:tc>
          <w:tcPr>
            <w:tcW w:w="1054" w:type="dxa"/>
            <w:tcBorders>
              <w:top w:val="single" w:sz="4" w:space="0" w:color="auto"/>
              <w:left w:val="single" w:sz="4" w:space="0" w:color="auto"/>
              <w:bottom w:val="single" w:sz="4" w:space="0" w:color="auto"/>
              <w:right w:val="single" w:sz="4" w:space="0" w:color="auto"/>
            </w:tcBorders>
          </w:tcPr>
          <w:p w14:paraId="411BA2F6" w14:textId="5B67ECD5"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C479DCB" w14:textId="3CF59CC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3B5B87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27D5A33" w14:textId="0D71849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DFA2E1E" w14:textId="71F7D93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C81BB3" w14:textId="38FFA6B9"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DB83F5" w14:textId="2B00C1B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9277C0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37A9E3F" w14:textId="0ACF25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L_1A-5A-7A-7A_n257D_UL_5A_n257A</w:t>
            </w:r>
          </w:p>
        </w:tc>
        <w:tc>
          <w:tcPr>
            <w:tcW w:w="1054" w:type="dxa"/>
            <w:tcBorders>
              <w:top w:val="single" w:sz="4" w:space="0" w:color="auto"/>
              <w:left w:val="single" w:sz="4" w:space="0" w:color="auto"/>
              <w:bottom w:val="single" w:sz="4" w:space="0" w:color="auto"/>
              <w:right w:val="single" w:sz="4" w:space="0" w:color="auto"/>
            </w:tcBorders>
          </w:tcPr>
          <w:p w14:paraId="32159BF9" w14:textId="47D379AF"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20D6512" w14:textId="16F00C1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C61C75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6EB0D33" w14:textId="3E2886C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2663712" w14:textId="60F0771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65B7A56" w14:textId="588EC7E4"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E713C6A" w14:textId="53B4BFD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05D0D2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33FA96E" w14:textId="6CCDE54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L_1A-5A-7A-7A_n257M_UL_5A_n257A</w:t>
            </w:r>
          </w:p>
        </w:tc>
        <w:tc>
          <w:tcPr>
            <w:tcW w:w="1054" w:type="dxa"/>
            <w:tcBorders>
              <w:top w:val="single" w:sz="4" w:space="0" w:color="auto"/>
              <w:left w:val="single" w:sz="4" w:space="0" w:color="auto"/>
              <w:bottom w:val="single" w:sz="4" w:space="0" w:color="auto"/>
              <w:right w:val="single" w:sz="4" w:space="0" w:color="auto"/>
            </w:tcBorders>
          </w:tcPr>
          <w:p w14:paraId="7C53CA02" w14:textId="31E1043F"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79A1E4" w14:textId="206CB4B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09C70D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64488B7" w14:textId="3CA23A9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E3D82A3" w14:textId="516C51B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C97CDB" w14:textId="605C5ED8"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C7CF00" w14:textId="766DE43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9EB550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7655E7E" w14:textId="4428DA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L_1A-5A-7A-7A_n257L_UL_5A_n257A</w:t>
            </w:r>
          </w:p>
        </w:tc>
        <w:tc>
          <w:tcPr>
            <w:tcW w:w="1054" w:type="dxa"/>
            <w:tcBorders>
              <w:top w:val="single" w:sz="4" w:space="0" w:color="auto"/>
              <w:left w:val="single" w:sz="4" w:space="0" w:color="auto"/>
              <w:bottom w:val="single" w:sz="4" w:space="0" w:color="auto"/>
              <w:right w:val="single" w:sz="4" w:space="0" w:color="auto"/>
            </w:tcBorders>
          </w:tcPr>
          <w:p w14:paraId="76E6DDDD" w14:textId="6E4D5565"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1DA5C2D" w14:textId="27D1E9B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4B90A9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10EEB9D" w14:textId="49D8D11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471A187" w14:textId="06D4875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4E9A6E" w14:textId="2D06CB45"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871989" w14:textId="578F0DB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07C4C2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7F81ED" w14:textId="6B816EA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L_1A-5A-7A-7A_n257K_UL_5A_n257A</w:t>
            </w:r>
          </w:p>
        </w:tc>
        <w:tc>
          <w:tcPr>
            <w:tcW w:w="1054" w:type="dxa"/>
            <w:tcBorders>
              <w:top w:val="single" w:sz="4" w:space="0" w:color="auto"/>
              <w:left w:val="single" w:sz="4" w:space="0" w:color="auto"/>
              <w:bottom w:val="single" w:sz="4" w:space="0" w:color="auto"/>
              <w:right w:val="single" w:sz="4" w:space="0" w:color="auto"/>
            </w:tcBorders>
          </w:tcPr>
          <w:p w14:paraId="33A81D0B" w14:textId="5F7E9611"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6EEE76" w14:textId="164FFA3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FF804D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1BEF8EF" w14:textId="68DE898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660E161" w14:textId="4C341C8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B35067" w14:textId="338C5003"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3207D85" w14:textId="7FD557C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5D418F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B7A3F19" w14:textId="14CDD75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L_1A-5A-7A-7A_n257J_UL_5A_n257A</w:t>
            </w:r>
          </w:p>
        </w:tc>
        <w:tc>
          <w:tcPr>
            <w:tcW w:w="1054" w:type="dxa"/>
            <w:tcBorders>
              <w:top w:val="single" w:sz="4" w:space="0" w:color="auto"/>
              <w:left w:val="single" w:sz="4" w:space="0" w:color="auto"/>
              <w:bottom w:val="single" w:sz="4" w:space="0" w:color="auto"/>
              <w:right w:val="single" w:sz="4" w:space="0" w:color="auto"/>
            </w:tcBorders>
          </w:tcPr>
          <w:p w14:paraId="2BD3775A" w14:textId="37CA7C12"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A96864B" w14:textId="6E068E1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88EE4A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BAAD9D8" w14:textId="4CE73E9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473EAD7" w14:textId="27DE61A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051CDC" w14:textId="25408DE6"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310D33" w14:textId="4613E08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698A7E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D93747" w14:textId="696D178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L_1A-5A-7A-7A_n257I_UL_5A_n257A</w:t>
            </w:r>
          </w:p>
        </w:tc>
        <w:tc>
          <w:tcPr>
            <w:tcW w:w="1054" w:type="dxa"/>
            <w:tcBorders>
              <w:top w:val="single" w:sz="4" w:space="0" w:color="auto"/>
              <w:left w:val="single" w:sz="4" w:space="0" w:color="auto"/>
              <w:bottom w:val="single" w:sz="4" w:space="0" w:color="auto"/>
              <w:right w:val="single" w:sz="4" w:space="0" w:color="auto"/>
            </w:tcBorders>
          </w:tcPr>
          <w:p w14:paraId="5A2A93D4" w14:textId="192DCB54"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E762194" w14:textId="0CDE0B1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ED79AB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4F30462" w14:textId="1057849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9FBE05D" w14:textId="321363F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DB5BE7" w14:textId="1865810B"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0617A2B" w14:textId="3B88BC2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112718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BBDE81" w14:textId="1B994C6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L_1A-5A-7A-7A_n257H_UL_5A_n257A</w:t>
            </w:r>
          </w:p>
        </w:tc>
        <w:tc>
          <w:tcPr>
            <w:tcW w:w="1054" w:type="dxa"/>
            <w:tcBorders>
              <w:top w:val="single" w:sz="4" w:space="0" w:color="auto"/>
              <w:left w:val="single" w:sz="4" w:space="0" w:color="auto"/>
              <w:bottom w:val="single" w:sz="4" w:space="0" w:color="auto"/>
              <w:right w:val="single" w:sz="4" w:space="0" w:color="auto"/>
            </w:tcBorders>
          </w:tcPr>
          <w:p w14:paraId="6753E602" w14:textId="63153D39"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ABD131" w14:textId="40DA8ED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2CEBDD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284FEF3" w14:textId="30562E2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33561F5" w14:textId="4BBF2AB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FBB7E5" w14:textId="69FE74A8"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CA6F09" w14:textId="2480DF9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EDF1B0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C8EBC6" w14:textId="301D38E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L_1A-5A-7A-7A_n257G_UL_5A_n257A</w:t>
            </w:r>
          </w:p>
        </w:tc>
        <w:tc>
          <w:tcPr>
            <w:tcW w:w="1054" w:type="dxa"/>
            <w:tcBorders>
              <w:top w:val="single" w:sz="4" w:space="0" w:color="auto"/>
              <w:left w:val="single" w:sz="4" w:space="0" w:color="auto"/>
              <w:bottom w:val="single" w:sz="4" w:space="0" w:color="auto"/>
              <w:right w:val="single" w:sz="4" w:space="0" w:color="auto"/>
            </w:tcBorders>
          </w:tcPr>
          <w:p w14:paraId="4509F9E6" w14:textId="6C1BFF4E"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AC4C6C5" w14:textId="091E3EF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806A01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A0A41B7" w14:textId="113848D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687F4A0" w14:textId="647D2DB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C09496" w14:textId="42A20162"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111F00" w14:textId="515EE2B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BE59F3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B60B61" w14:textId="231A8DA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L_1A-5A-7A-7A_n257F_UL_7A_n257A</w:t>
            </w:r>
          </w:p>
        </w:tc>
        <w:tc>
          <w:tcPr>
            <w:tcW w:w="1054" w:type="dxa"/>
            <w:tcBorders>
              <w:top w:val="single" w:sz="4" w:space="0" w:color="auto"/>
              <w:left w:val="single" w:sz="4" w:space="0" w:color="auto"/>
              <w:bottom w:val="single" w:sz="4" w:space="0" w:color="auto"/>
              <w:right w:val="single" w:sz="4" w:space="0" w:color="auto"/>
            </w:tcBorders>
          </w:tcPr>
          <w:p w14:paraId="65DF8298" w14:textId="4CB9E742"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AA1F2CF" w14:textId="12E9BEC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313679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1ECD720" w14:textId="7A7B02F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605BDFE" w14:textId="410D057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5568B2C" w14:textId="35CBCA11"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425DEEB" w14:textId="5B3F33A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14F6F8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5577246" w14:textId="5F75B25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L_1A-5A-7A-7A_n257E_UL_7A_n257A</w:t>
            </w:r>
          </w:p>
        </w:tc>
        <w:tc>
          <w:tcPr>
            <w:tcW w:w="1054" w:type="dxa"/>
            <w:tcBorders>
              <w:top w:val="single" w:sz="4" w:space="0" w:color="auto"/>
              <w:left w:val="single" w:sz="4" w:space="0" w:color="auto"/>
              <w:bottom w:val="single" w:sz="4" w:space="0" w:color="auto"/>
              <w:right w:val="single" w:sz="4" w:space="0" w:color="auto"/>
            </w:tcBorders>
          </w:tcPr>
          <w:p w14:paraId="66C7DC2A" w14:textId="41473422"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C563750" w14:textId="63A7C5B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554C42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294BBCC" w14:textId="7FF681D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EF562BF" w14:textId="7A4FFB2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6D9E07F" w14:textId="209F4B1C"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86614C" w14:textId="2326BAF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ED1DE2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8555B8" w14:textId="0443B77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L_1A-5A-7A-7A_n257D_UL_7A_n257A</w:t>
            </w:r>
          </w:p>
        </w:tc>
        <w:tc>
          <w:tcPr>
            <w:tcW w:w="1054" w:type="dxa"/>
            <w:tcBorders>
              <w:top w:val="single" w:sz="4" w:space="0" w:color="auto"/>
              <w:left w:val="single" w:sz="4" w:space="0" w:color="auto"/>
              <w:bottom w:val="single" w:sz="4" w:space="0" w:color="auto"/>
              <w:right w:val="single" w:sz="4" w:space="0" w:color="auto"/>
            </w:tcBorders>
          </w:tcPr>
          <w:p w14:paraId="6F364A02" w14:textId="34E10B8B"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0C22A96" w14:textId="3884B4C1"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4D8CFD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3E879B6" w14:textId="0CAA663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891FDF5" w14:textId="6919005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C85460" w14:textId="209AB041"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759E5CE" w14:textId="7727B36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329D57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8F3580" w14:textId="56EE84C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L_1A-5A-7A-7A_n257M_UL_7A_n257A</w:t>
            </w:r>
          </w:p>
        </w:tc>
        <w:tc>
          <w:tcPr>
            <w:tcW w:w="1054" w:type="dxa"/>
            <w:tcBorders>
              <w:top w:val="single" w:sz="4" w:space="0" w:color="auto"/>
              <w:left w:val="single" w:sz="4" w:space="0" w:color="auto"/>
              <w:bottom w:val="single" w:sz="4" w:space="0" w:color="auto"/>
              <w:right w:val="single" w:sz="4" w:space="0" w:color="auto"/>
            </w:tcBorders>
          </w:tcPr>
          <w:p w14:paraId="05041ABD" w14:textId="1768A4A1"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98270B9" w14:textId="2480824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0E0FDF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C2B1530" w14:textId="127AB5E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BD8C42E" w14:textId="30A0076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EAE85C" w14:textId="640B44E8"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FE0EE7C" w14:textId="05DE0BF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5239FC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FC2A1CE" w14:textId="22B53E4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L_1A-5A-7A-7A_n257L_UL_7A_n257A</w:t>
            </w:r>
          </w:p>
        </w:tc>
        <w:tc>
          <w:tcPr>
            <w:tcW w:w="1054" w:type="dxa"/>
            <w:tcBorders>
              <w:top w:val="single" w:sz="4" w:space="0" w:color="auto"/>
              <w:left w:val="single" w:sz="4" w:space="0" w:color="auto"/>
              <w:bottom w:val="single" w:sz="4" w:space="0" w:color="auto"/>
              <w:right w:val="single" w:sz="4" w:space="0" w:color="auto"/>
            </w:tcBorders>
          </w:tcPr>
          <w:p w14:paraId="58C61B4D" w14:textId="1E231159"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3122D0B" w14:textId="425D37D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F8B723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B56D132" w14:textId="63A94C0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CA4289B" w14:textId="66F4874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0B69A0E" w14:textId="2814B2F8"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840B318" w14:textId="1FA3945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FADAA8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F475C7" w14:textId="54751DD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L_1A-5A-7A-7A_n257K_UL_7A_n257A</w:t>
            </w:r>
          </w:p>
        </w:tc>
        <w:tc>
          <w:tcPr>
            <w:tcW w:w="1054" w:type="dxa"/>
            <w:tcBorders>
              <w:top w:val="single" w:sz="4" w:space="0" w:color="auto"/>
              <w:left w:val="single" w:sz="4" w:space="0" w:color="auto"/>
              <w:bottom w:val="single" w:sz="4" w:space="0" w:color="auto"/>
              <w:right w:val="single" w:sz="4" w:space="0" w:color="auto"/>
            </w:tcBorders>
          </w:tcPr>
          <w:p w14:paraId="71572E67" w14:textId="2C07B966"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89C20D3" w14:textId="3F60392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1945A1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8A41EC9" w14:textId="1350C37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B3DE095" w14:textId="35C0C1D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DD8C9E" w14:textId="72F0E41A"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687717" w14:textId="2482489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8E5EB3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A03A55" w14:textId="177DAC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L_1A-5A-7A-7A_n257J_UL_7A_n257A</w:t>
            </w:r>
          </w:p>
        </w:tc>
        <w:tc>
          <w:tcPr>
            <w:tcW w:w="1054" w:type="dxa"/>
            <w:tcBorders>
              <w:top w:val="single" w:sz="4" w:space="0" w:color="auto"/>
              <w:left w:val="single" w:sz="4" w:space="0" w:color="auto"/>
              <w:bottom w:val="single" w:sz="4" w:space="0" w:color="auto"/>
              <w:right w:val="single" w:sz="4" w:space="0" w:color="auto"/>
            </w:tcBorders>
          </w:tcPr>
          <w:p w14:paraId="15EABC94" w14:textId="4B626A75"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9512A3E" w14:textId="199AF0B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904E1D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9CE7A5E" w14:textId="3B59F03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1394CEE" w14:textId="4BE0BEB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4905B2" w14:textId="241FF9AD"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26C898E" w14:textId="4C62BAC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5B4CD0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3793C6" w14:textId="642A842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L_1A-5A-7A-7A_n257I_UL_7A_n257A</w:t>
            </w:r>
          </w:p>
        </w:tc>
        <w:tc>
          <w:tcPr>
            <w:tcW w:w="1054" w:type="dxa"/>
            <w:tcBorders>
              <w:top w:val="single" w:sz="4" w:space="0" w:color="auto"/>
              <w:left w:val="single" w:sz="4" w:space="0" w:color="auto"/>
              <w:bottom w:val="single" w:sz="4" w:space="0" w:color="auto"/>
              <w:right w:val="single" w:sz="4" w:space="0" w:color="auto"/>
            </w:tcBorders>
          </w:tcPr>
          <w:p w14:paraId="352D20FF" w14:textId="4E1D64C6"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57991A" w14:textId="58AFE32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E80DD5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E993257" w14:textId="60B8EC0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62D20C6" w14:textId="179D46C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4F3ECC" w14:textId="767CD888"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28DD0C" w14:textId="091A853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ACEDEA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A7833B" w14:textId="7D405BD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L_1A-5A-7A-7A_n257H_UL_7A_n257A</w:t>
            </w:r>
          </w:p>
        </w:tc>
        <w:tc>
          <w:tcPr>
            <w:tcW w:w="1054" w:type="dxa"/>
            <w:tcBorders>
              <w:top w:val="single" w:sz="4" w:space="0" w:color="auto"/>
              <w:left w:val="single" w:sz="4" w:space="0" w:color="auto"/>
              <w:bottom w:val="single" w:sz="4" w:space="0" w:color="auto"/>
              <w:right w:val="single" w:sz="4" w:space="0" w:color="auto"/>
            </w:tcBorders>
          </w:tcPr>
          <w:p w14:paraId="32623C83" w14:textId="2911647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DB82B67" w14:textId="1B48C73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555354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D660901" w14:textId="40E9F0E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E742521" w14:textId="4E8660B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C164E9" w14:textId="455ED079"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E493DA6" w14:textId="15ED6B9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F1CEB0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33ED9C" w14:textId="237069B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L_1A-5A-7A-7A_n257G_UL_7A_n257A</w:t>
            </w:r>
          </w:p>
        </w:tc>
        <w:tc>
          <w:tcPr>
            <w:tcW w:w="1054" w:type="dxa"/>
            <w:tcBorders>
              <w:top w:val="single" w:sz="4" w:space="0" w:color="auto"/>
              <w:left w:val="single" w:sz="4" w:space="0" w:color="auto"/>
              <w:bottom w:val="single" w:sz="4" w:space="0" w:color="auto"/>
              <w:right w:val="single" w:sz="4" w:space="0" w:color="auto"/>
            </w:tcBorders>
          </w:tcPr>
          <w:p w14:paraId="692F58D4" w14:textId="2A938D75"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6FB114" w14:textId="79A6996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0070E1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FE933F7" w14:textId="39B4AAA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07B738E" w14:textId="1A3C8C6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0CECD8" w14:textId="33E6D758"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E707A4" w14:textId="6AE2B9B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99B8DE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30D6007" w14:textId="0F9F634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L_3A-5A-7A_n257F_UL_3A_n257A</w:t>
            </w:r>
          </w:p>
        </w:tc>
        <w:tc>
          <w:tcPr>
            <w:tcW w:w="1054" w:type="dxa"/>
            <w:tcBorders>
              <w:top w:val="single" w:sz="4" w:space="0" w:color="auto"/>
              <w:left w:val="single" w:sz="4" w:space="0" w:color="auto"/>
              <w:bottom w:val="single" w:sz="4" w:space="0" w:color="auto"/>
              <w:right w:val="single" w:sz="4" w:space="0" w:color="auto"/>
            </w:tcBorders>
          </w:tcPr>
          <w:p w14:paraId="2329AA49" w14:textId="70B099DE"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0767FC6" w14:textId="420BDC4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33FDA2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D108CD2" w14:textId="23A0BC5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EF72F79" w14:textId="5F7A3C4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E53756" w14:textId="67558658"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8893D1" w14:textId="47B9D5E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E0CF42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DA6640" w14:textId="52006F2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L_3A-5A-7A_n257E_UL_3A_n257A</w:t>
            </w:r>
          </w:p>
        </w:tc>
        <w:tc>
          <w:tcPr>
            <w:tcW w:w="1054" w:type="dxa"/>
            <w:tcBorders>
              <w:top w:val="single" w:sz="4" w:space="0" w:color="auto"/>
              <w:left w:val="single" w:sz="4" w:space="0" w:color="auto"/>
              <w:bottom w:val="single" w:sz="4" w:space="0" w:color="auto"/>
              <w:right w:val="single" w:sz="4" w:space="0" w:color="auto"/>
            </w:tcBorders>
          </w:tcPr>
          <w:p w14:paraId="4D918828" w14:textId="75B4773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213761" w14:textId="274F641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0AADEE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C565DB5" w14:textId="363608E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8559795" w14:textId="1791320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6A51D20" w14:textId="125BA2BE"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75B20F9" w14:textId="0A0F8C4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6908B7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BD1D07" w14:textId="524463F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L_3A-5A-7A_n257D_UL_3A_n257A</w:t>
            </w:r>
          </w:p>
        </w:tc>
        <w:tc>
          <w:tcPr>
            <w:tcW w:w="1054" w:type="dxa"/>
            <w:tcBorders>
              <w:top w:val="single" w:sz="4" w:space="0" w:color="auto"/>
              <w:left w:val="single" w:sz="4" w:space="0" w:color="auto"/>
              <w:bottom w:val="single" w:sz="4" w:space="0" w:color="auto"/>
              <w:right w:val="single" w:sz="4" w:space="0" w:color="auto"/>
            </w:tcBorders>
          </w:tcPr>
          <w:p w14:paraId="580F51A2" w14:textId="24BC2352"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EBBA79D" w14:textId="60A3CEC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4A7B06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01A2439" w14:textId="2026774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5EC9804" w14:textId="4E0754C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90AE37" w14:textId="0693325F"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7848E1" w14:textId="19F32F8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9CD4E7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07E97D2" w14:textId="244718E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L_3A-5A-7A_n257F_UL_5A_n257A</w:t>
            </w:r>
          </w:p>
        </w:tc>
        <w:tc>
          <w:tcPr>
            <w:tcW w:w="1054" w:type="dxa"/>
            <w:tcBorders>
              <w:top w:val="single" w:sz="4" w:space="0" w:color="auto"/>
              <w:left w:val="single" w:sz="4" w:space="0" w:color="auto"/>
              <w:bottom w:val="single" w:sz="4" w:space="0" w:color="auto"/>
              <w:right w:val="single" w:sz="4" w:space="0" w:color="auto"/>
            </w:tcBorders>
          </w:tcPr>
          <w:p w14:paraId="4393518B" w14:textId="5692ECD8"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5AC1DE3" w14:textId="5D950AA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D4B6BE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7033F85" w14:textId="4177745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2A891AF" w14:textId="02F8480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7E99B2C" w14:textId="1653B7B3"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7F2D475" w14:textId="5050E80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8EFE0D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0390CD" w14:textId="059233C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L_3A-5A-7A_n257E_UL_5A_n257A</w:t>
            </w:r>
          </w:p>
        </w:tc>
        <w:tc>
          <w:tcPr>
            <w:tcW w:w="1054" w:type="dxa"/>
            <w:tcBorders>
              <w:top w:val="single" w:sz="4" w:space="0" w:color="auto"/>
              <w:left w:val="single" w:sz="4" w:space="0" w:color="auto"/>
              <w:bottom w:val="single" w:sz="4" w:space="0" w:color="auto"/>
              <w:right w:val="single" w:sz="4" w:space="0" w:color="auto"/>
            </w:tcBorders>
          </w:tcPr>
          <w:p w14:paraId="77D6EA1A" w14:textId="54D97405"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ADFDB4A" w14:textId="3544C10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157153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8EC5277" w14:textId="04D4D31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D247BFE" w14:textId="32738A7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B5942A" w14:textId="1BD62137"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0207BE" w14:textId="08F6D7A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478784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0DEFB9" w14:textId="7CAB023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L_3A-5A-7A_n257D_UL_5A_n257A</w:t>
            </w:r>
          </w:p>
        </w:tc>
        <w:tc>
          <w:tcPr>
            <w:tcW w:w="1054" w:type="dxa"/>
            <w:tcBorders>
              <w:top w:val="single" w:sz="4" w:space="0" w:color="auto"/>
              <w:left w:val="single" w:sz="4" w:space="0" w:color="auto"/>
              <w:bottom w:val="single" w:sz="4" w:space="0" w:color="auto"/>
              <w:right w:val="single" w:sz="4" w:space="0" w:color="auto"/>
            </w:tcBorders>
          </w:tcPr>
          <w:p w14:paraId="77B274E1" w14:textId="47813B05"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3AD281" w14:textId="43C2017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244D2E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FAA4E98" w14:textId="355B8DC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395EBBF" w14:textId="5FC6D81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81BFA7" w14:textId="1F1C433F"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A2252A" w14:textId="6A53014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46C8F4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F4A95B" w14:textId="13C0994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L_3A-5A-7A_n257F_UL_7A_n257A</w:t>
            </w:r>
          </w:p>
        </w:tc>
        <w:tc>
          <w:tcPr>
            <w:tcW w:w="1054" w:type="dxa"/>
            <w:tcBorders>
              <w:top w:val="single" w:sz="4" w:space="0" w:color="auto"/>
              <w:left w:val="single" w:sz="4" w:space="0" w:color="auto"/>
              <w:bottom w:val="single" w:sz="4" w:space="0" w:color="auto"/>
              <w:right w:val="single" w:sz="4" w:space="0" w:color="auto"/>
            </w:tcBorders>
          </w:tcPr>
          <w:p w14:paraId="3A120AF6" w14:textId="5EC57C34"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13B3F6E" w14:textId="593ACC4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1C327B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8FD446A" w14:textId="36D657B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7366E19" w14:textId="4C2DB62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E2A9BE3" w14:textId="048FABAB"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3AB0F09" w14:textId="01F3746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C0F20A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9F07A2" w14:textId="0B63F8F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L_3A-5A-7A_n257E_UL_7A_n257A</w:t>
            </w:r>
          </w:p>
        </w:tc>
        <w:tc>
          <w:tcPr>
            <w:tcW w:w="1054" w:type="dxa"/>
            <w:tcBorders>
              <w:top w:val="single" w:sz="4" w:space="0" w:color="auto"/>
              <w:left w:val="single" w:sz="4" w:space="0" w:color="auto"/>
              <w:bottom w:val="single" w:sz="4" w:space="0" w:color="auto"/>
              <w:right w:val="single" w:sz="4" w:space="0" w:color="auto"/>
            </w:tcBorders>
          </w:tcPr>
          <w:p w14:paraId="6BF49702" w14:textId="1552D6DA"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521AAB" w14:textId="260928B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31A8E6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5D5DE2C" w14:textId="7CD54C3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8B925D5" w14:textId="742B043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1ED5324" w14:textId="627B442E"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9B6219" w14:textId="60D0599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957D2A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83531CA" w14:textId="5938D29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L_3A-5A-7A_n257D_UL_7A_n257A</w:t>
            </w:r>
          </w:p>
        </w:tc>
        <w:tc>
          <w:tcPr>
            <w:tcW w:w="1054" w:type="dxa"/>
            <w:tcBorders>
              <w:top w:val="single" w:sz="4" w:space="0" w:color="auto"/>
              <w:left w:val="single" w:sz="4" w:space="0" w:color="auto"/>
              <w:bottom w:val="single" w:sz="4" w:space="0" w:color="auto"/>
              <w:right w:val="single" w:sz="4" w:space="0" w:color="auto"/>
            </w:tcBorders>
          </w:tcPr>
          <w:p w14:paraId="1BC3E0FC" w14:textId="73F4C698"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49AEBC7" w14:textId="1073B53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AD6311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6540F08" w14:textId="56265C5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1D1624C" w14:textId="5718DD2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B4E6E2" w14:textId="72BE877D"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0A4DD0" w14:textId="67F8A38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A9D97C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5E0BB2" w14:textId="2AD4F26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L_3A-5A-7A_n257M_UL_3A_n257A</w:t>
            </w:r>
          </w:p>
        </w:tc>
        <w:tc>
          <w:tcPr>
            <w:tcW w:w="1054" w:type="dxa"/>
            <w:tcBorders>
              <w:top w:val="single" w:sz="4" w:space="0" w:color="auto"/>
              <w:left w:val="single" w:sz="4" w:space="0" w:color="auto"/>
              <w:bottom w:val="single" w:sz="4" w:space="0" w:color="auto"/>
              <w:right w:val="single" w:sz="4" w:space="0" w:color="auto"/>
            </w:tcBorders>
          </w:tcPr>
          <w:p w14:paraId="43F378C4" w14:textId="46653BD4"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E6CCD85" w14:textId="34B5140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CFD315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F154ABF" w14:textId="485BD1D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EE15CB9" w14:textId="129F95F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6AF0F28" w14:textId="25938814"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4E54539" w14:textId="4B8FA2A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0A08F9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B7DDE93" w14:textId="3AB0CF5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L_3A-5A-7A_n257L_UL_3A_n257A</w:t>
            </w:r>
          </w:p>
        </w:tc>
        <w:tc>
          <w:tcPr>
            <w:tcW w:w="1054" w:type="dxa"/>
            <w:tcBorders>
              <w:top w:val="single" w:sz="4" w:space="0" w:color="auto"/>
              <w:left w:val="single" w:sz="4" w:space="0" w:color="auto"/>
              <w:bottom w:val="single" w:sz="4" w:space="0" w:color="auto"/>
              <w:right w:val="single" w:sz="4" w:space="0" w:color="auto"/>
            </w:tcBorders>
          </w:tcPr>
          <w:p w14:paraId="26D09F98" w14:textId="2C10489A"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C875D2A" w14:textId="07BE14A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A6349F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00DF104" w14:textId="6E18504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1E421B7" w14:textId="68F0E21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EE153C" w14:textId="29EE0C88"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B1A200" w14:textId="657FCFB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7A401F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208703D" w14:textId="39EBCB9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L_3A-5A-7A_n257K_UL_3A_n257A</w:t>
            </w:r>
          </w:p>
        </w:tc>
        <w:tc>
          <w:tcPr>
            <w:tcW w:w="1054" w:type="dxa"/>
            <w:tcBorders>
              <w:top w:val="single" w:sz="4" w:space="0" w:color="auto"/>
              <w:left w:val="single" w:sz="4" w:space="0" w:color="auto"/>
              <w:bottom w:val="single" w:sz="4" w:space="0" w:color="auto"/>
              <w:right w:val="single" w:sz="4" w:space="0" w:color="auto"/>
            </w:tcBorders>
          </w:tcPr>
          <w:p w14:paraId="08C69799" w14:textId="25EEA43F"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5B28E57" w14:textId="4F1FBB6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B6D3B3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E0B7D90" w14:textId="288557F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9DCF4F9" w14:textId="31FFABD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AED172" w14:textId="01275AA9"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A5C5DA" w14:textId="767554F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E6E585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535D8ED" w14:textId="0A40DE1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L_3A-5A-7A_n257J_UL_3A_n257A</w:t>
            </w:r>
          </w:p>
        </w:tc>
        <w:tc>
          <w:tcPr>
            <w:tcW w:w="1054" w:type="dxa"/>
            <w:tcBorders>
              <w:top w:val="single" w:sz="4" w:space="0" w:color="auto"/>
              <w:left w:val="single" w:sz="4" w:space="0" w:color="auto"/>
              <w:bottom w:val="single" w:sz="4" w:space="0" w:color="auto"/>
              <w:right w:val="single" w:sz="4" w:space="0" w:color="auto"/>
            </w:tcBorders>
          </w:tcPr>
          <w:p w14:paraId="2DCFE9B8" w14:textId="759537A6"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C4607CB" w14:textId="7884E1F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1635E0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5A5C951" w14:textId="7C1A10B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42908B6" w14:textId="786C392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3FF141" w14:textId="3922EA36"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171ADC" w14:textId="3943874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62EE68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65A20DF" w14:textId="404E89C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L_3A-5A-7A_n257I_UL_3A_n257A</w:t>
            </w:r>
          </w:p>
        </w:tc>
        <w:tc>
          <w:tcPr>
            <w:tcW w:w="1054" w:type="dxa"/>
            <w:tcBorders>
              <w:top w:val="single" w:sz="4" w:space="0" w:color="auto"/>
              <w:left w:val="single" w:sz="4" w:space="0" w:color="auto"/>
              <w:bottom w:val="single" w:sz="4" w:space="0" w:color="auto"/>
              <w:right w:val="single" w:sz="4" w:space="0" w:color="auto"/>
            </w:tcBorders>
          </w:tcPr>
          <w:p w14:paraId="5AABF6C2" w14:textId="2008951A"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22651F6" w14:textId="044CB8F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E91CC1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32309E8" w14:textId="5A4F89F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3FE451" w14:textId="5B74D2D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26EBDC" w14:textId="444A3C98"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8336178" w14:textId="0C4FC12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E279E9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E5E30C5" w14:textId="20FAD36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L_3A-5A-7A_n257H_UL_3A_n257A</w:t>
            </w:r>
          </w:p>
        </w:tc>
        <w:tc>
          <w:tcPr>
            <w:tcW w:w="1054" w:type="dxa"/>
            <w:tcBorders>
              <w:top w:val="single" w:sz="4" w:space="0" w:color="auto"/>
              <w:left w:val="single" w:sz="4" w:space="0" w:color="auto"/>
              <w:bottom w:val="single" w:sz="4" w:space="0" w:color="auto"/>
              <w:right w:val="single" w:sz="4" w:space="0" w:color="auto"/>
            </w:tcBorders>
          </w:tcPr>
          <w:p w14:paraId="0E81D9AD" w14:textId="518CEF22"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68868BD" w14:textId="26BEC79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B38CBD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A26D88D" w14:textId="6CF052B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F4E746A" w14:textId="72424B3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FD4BC29" w14:textId="701CF9E5"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F432678" w14:textId="679564C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766DC5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A12F40D" w14:textId="001F602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L_3A-5A-7A_n257G_UL_3A_n257A</w:t>
            </w:r>
          </w:p>
        </w:tc>
        <w:tc>
          <w:tcPr>
            <w:tcW w:w="1054" w:type="dxa"/>
            <w:tcBorders>
              <w:top w:val="single" w:sz="4" w:space="0" w:color="auto"/>
              <w:left w:val="single" w:sz="4" w:space="0" w:color="auto"/>
              <w:bottom w:val="single" w:sz="4" w:space="0" w:color="auto"/>
              <w:right w:val="single" w:sz="4" w:space="0" w:color="auto"/>
            </w:tcBorders>
          </w:tcPr>
          <w:p w14:paraId="642947E0" w14:textId="4EB97A22"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EB73C36" w14:textId="3C8F57C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DAB7CA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68DA34E" w14:textId="36D8FAA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2BED050" w14:textId="49ACE1C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4A52F8" w14:textId="3370DC3B"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75DDFFF" w14:textId="3DEC169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68E1EA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2CFD114" w14:textId="6539E0C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L_3A-5A-7A_n257M_UL_5A_n257A</w:t>
            </w:r>
          </w:p>
        </w:tc>
        <w:tc>
          <w:tcPr>
            <w:tcW w:w="1054" w:type="dxa"/>
            <w:tcBorders>
              <w:top w:val="single" w:sz="4" w:space="0" w:color="auto"/>
              <w:left w:val="single" w:sz="4" w:space="0" w:color="auto"/>
              <w:bottom w:val="single" w:sz="4" w:space="0" w:color="auto"/>
              <w:right w:val="single" w:sz="4" w:space="0" w:color="auto"/>
            </w:tcBorders>
          </w:tcPr>
          <w:p w14:paraId="6994CCC5" w14:textId="78710769"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C809FF9" w14:textId="23362E2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E38FE7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D85D758" w14:textId="5B8643B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A3142C" w14:textId="6B1A2EC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49C795" w14:textId="045B7733"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A7A72AD" w14:textId="292831C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F4227E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4B14EA6" w14:textId="5802E28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L_3A-5A-7A_n257L_UL_5A_n257A</w:t>
            </w:r>
          </w:p>
        </w:tc>
        <w:tc>
          <w:tcPr>
            <w:tcW w:w="1054" w:type="dxa"/>
            <w:tcBorders>
              <w:top w:val="single" w:sz="4" w:space="0" w:color="auto"/>
              <w:left w:val="single" w:sz="4" w:space="0" w:color="auto"/>
              <w:bottom w:val="single" w:sz="4" w:space="0" w:color="auto"/>
              <w:right w:val="single" w:sz="4" w:space="0" w:color="auto"/>
            </w:tcBorders>
          </w:tcPr>
          <w:p w14:paraId="7122F791" w14:textId="01BA1644"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5805788" w14:textId="5AF4D66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9FF492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7AADEF1" w14:textId="01A7108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137718F" w14:textId="6CEB000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0C42A9" w14:textId="33882F63"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65FA59" w14:textId="7D5451B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08A059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CA37D3" w14:textId="3A060B5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L_3A-5A-7A_n257K_UL_5A_n257A</w:t>
            </w:r>
          </w:p>
        </w:tc>
        <w:tc>
          <w:tcPr>
            <w:tcW w:w="1054" w:type="dxa"/>
            <w:tcBorders>
              <w:top w:val="single" w:sz="4" w:space="0" w:color="auto"/>
              <w:left w:val="single" w:sz="4" w:space="0" w:color="auto"/>
              <w:bottom w:val="single" w:sz="4" w:space="0" w:color="auto"/>
              <w:right w:val="single" w:sz="4" w:space="0" w:color="auto"/>
            </w:tcBorders>
          </w:tcPr>
          <w:p w14:paraId="24CC7CC9" w14:textId="14EEB286"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DBEA7C" w14:textId="244379F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FE1576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6BF6B1E" w14:textId="52E30F4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87D3018" w14:textId="459DEBE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AAEC86" w14:textId="21C5CB28"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940A86C" w14:textId="25CC983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A30E5B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26CAA8F" w14:textId="50E9C20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L_3A-5A-7A_n257J_UL_5A_n257A</w:t>
            </w:r>
          </w:p>
        </w:tc>
        <w:tc>
          <w:tcPr>
            <w:tcW w:w="1054" w:type="dxa"/>
            <w:tcBorders>
              <w:top w:val="single" w:sz="4" w:space="0" w:color="auto"/>
              <w:left w:val="single" w:sz="4" w:space="0" w:color="auto"/>
              <w:bottom w:val="single" w:sz="4" w:space="0" w:color="auto"/>
              <w:right w:val="single" w:sz="4" w:space="0" w:color="auto"/>
            </w:tcBorders>
          </w:tcPr>
          <w:p w14:paraId="6DD7E3A6" w14:textId="32C53586"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E453DE3" w14:textId="52A32B3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1C3D60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163D435" w14:textId="40F784C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DD0A535" w14:textId="1FBECE5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85EC5B0" w14:textId="3A74689C"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D2A5D6" w14:textId="56885BF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CDB554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981E7C" w14:textId="4563DBB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L_3A-5A-7A_n257I_UL_5A_n257A</w:t>
            </w:r>
          </w:p>
        </w:tc>
        <w:tc>
          <w:tcPr>
            <w:tcW w:w="1054" w:type="dxa"/>
            <w:tcBorders>
              <w:top w:val="single" w:sz="4" w:space="0" w:color="auto"/>
              <w:left w:val="single" w:sz="4" w:space="0" w:color="auto"/>
              <w:bottom w:val="single" w:sz="4" w:space="0" w:color="auto"/>
              <w:right w:val="single" w:sz="4" w:space="0" w:color="auto"/>
            </w:tcBorders>
          </w:tcPr>
          <w:p w14:paraId="3ED649B9" w14:textId="22EFC6AE"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DD70D68" w14:textId="63A5CF9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2D6CBE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E2A2864" w14:textId="7559EAF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25C8DD3" w14:textId="768C905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B9971E" w14:textId="469A472F"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E72DF8" w14:textId="59E9865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B2F0D2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52C2889" w14:textId="171806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L_3A-5A-7A_n257H_UL_5A_n257A</w:t>
            </w:r>
          </w:p>
        </w:tc>
        <w:tc>
          <w:tcPr>
            <w:tcW w:w="1054" w:type="dxa"/>
            <w:tcBorders>
              <w:top w:val="single" w:sz="4" w:space="0" w:color="auto"/>
              <w:left w:val="single" w:sz="4" w:space="0" w:color="auto"/>
              <w:bottom w:val="single" w:sz="4" w:space="0" w:color="auto"/>
              <w:right w:val="single" w:sz="4" w:space="0" w:color="auto"/>
            </w:tcBorders>
          </w:tcPr>
          <w:p w14:paraId="7A1BCD6F" w14:textId="0FAB2BBC"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7A507F9" w14:textId="34B976D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E6FB46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12F9D9F" w14:textId="4E69FEE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ABE9F27" w14:textId="3F9306E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DEC4C18" w14:textId="337559B1"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302602" w14:textId="41C81EE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0200B2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4B171E" w14:textId="6858102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L_3A-5A-7A_n257G_UL_5A_n257A</w:t>
            </w:r>
          </w:p>
        </w:tc>
        <w:tc>
          <w:tcPr>
            <w:tcW w:w="1054" w:type="dxa"/>
            <w:tcBorders>
              <w:top w:val="single" w:sz="4" w:space="0" w:color="auto"/>
              <w:left w:val="single" w:sz="4" w:space="0" w:color="auto"/>
              <w:bottom w:val="single" w:sz="4" w:space="0" w:color="auto"/>
              <w:right w:val="single" w:sz="4" w:space="0" w:color="auto"/>
            </w:tcBorders>
          </w:tcPr>
          <w:p w14:paraId="64C2A6D9" w14:textId="156FE111"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87C194" w14:textId="0019FC9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5FC397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51A1013" w14:textId="6835E4D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3E7836B" w14:textId="10E632C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A96388" w14:textId="3D8CC4E3"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45C3312" w14:textId="3F3D4F9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CC4B1E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6299CE" w14:textId="10EA637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L_3A-5A-7A_n257M_UL_7A_n257A</w:t>
            </w:r>
          </w:p>
        </w:tc>
        <w:tc>
          <w:tcPr>
            <w:tcW w:w="1054" w:type="dxa"/>
            <w:tcBorders>
              <w:top w:val="single" w:sz="4" w:space="0" w:color="auto"/>
              <w:left w:val="single" w:sz="4" w:space="0" w:color="auto"/>
              <w:bottom w:val="single" w:sz="4" w:space="0" w:color="auto"/>
              <w:right w:val="single" w:sz="4" w:space="0" w:color="auto"/>
            </w:tcBorders>
          </w:tcPr>
          <w:p w14:paraId="4BB36D25" w14:textId="0AF6463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D6F0147" w14:textId="24F1579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4E3269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690DCA7" w14:textId="294D3BC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E6DE708" w14:textId="2F78DFF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44FB1E" w14:textId="694D8E89"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662863E" w14:textId="0A9921B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56E377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64B876B" w14:textId="6052BDC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L_3A-5A-7A_n257L_UL_7A_n257A</w:t>
            </w:r>
          </w:p>
        </w:tc>
        <w:tc>
          <w:tcPr>
            <w:tcW w:w="1054" w:type="dxa"/>
            <w:tcBorders>
              <w:top w:val="single" w:sz="4" w:space="0" w:color="auto"/>
              <w:left w:val="single" w:sz="4" w:space="0" w:color="auto"/>
              <w:bottom w:val="single" w:sz="4" w:space="0" w:color="auto"/>
              <w:right w:val="single" w:sz="4" w:space="0" w:color="auto"/>
            </w:tcBorders>
          </w:tcPr>
          <w:p w14:paraId="1A96CF5E" w14:textId="61474432"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69E052B" w14:textId="06102841"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D44548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739090E" w14:textId="516CA48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21D2E0A" w14:textId="5C49F1C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7BE1D7" w14:textId="503EE0FC"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93D565" w14:textId="714EF71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A7A7B1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46A92D5" w14:textId="67D1C31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L_3A-5A-7A_n257K_UL_7A_n257A</w:t>
            </w:r>
          </w:p>
        </w:tc>
        <w:tc>
          <w:tcPr>
            <w:tcW w:w="1054" w:type="dxa"/>
            <w:tcBorders>
              <w:top w:val="single" w:sz="4" w:space="0" w:color="auto"/>
              <w:left w:val="single" w:sz="4" w:space="0" w:color="auto"/>
              <w:bottom w:val="single" w:sz="4" w:space="0" w:color="auto"/>
              <w:right w:val="single" w:sz="4" w:space="0" w:color="auto"/>
            </w:tcBorders>
          </w:tcPr>
          <w:p w14:paraId="378FE865" w14:textId="7536A5CB"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6D3492E" w14:textId="4C83456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5AA474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2AB1F10" w14:textId="607D006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9D368E0" w14:textId="30896F7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6B3ED4" w14:textId="0D5C6733"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56229C" w14:textId="0F0C54F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39D9E2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AE11A8" w14:textId="40C9E8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L_3A-5A-7A_n257J_UL_7A_n257A</w:t>
            </w:r>
          </w:p>
        </w:tc>
        <w:tc>
          <w:tcPr>
            <w:tcW w:w="1054" w:type="dxa"/>
            <w:tcBorders>
              <w:top w:val="single" w:sz="4" w:space="0" w:color="auto"/>
              <w:left w:val="single" w:sz="4" w:space="0" w:color="auto"/>
              <w:bottom w:val="single" w:sz="4" w:space="0" w:color="auto"/>
              <w:right w:val="single" w:sz="4" w:space="0" w:color="auto"/>
            </w:tcBorders>
          </w:tcPr>
          <w:p w14:paraId="75E817FE" w14:textId="1CD66F64"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ED73CA" w14:textId="697C20E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99FB69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7800ACA" w14:textId="4F2BA0F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62AAB44" w14:textId="3A0E601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F93F45" w14:textId="05F06557"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FD25BD" w14:textId="0BB1610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F90434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578F177" w14:textId="1C71C40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L_3A-5A-7A_n257I_UL_7A_n257A</w:t>
            </w:r>
          </w:p>
        </w:tc>
        <w:tc>
          <w:tcPr>
            <w:tcW w:w="1054" w:type="dxa"/>
            <w:tcBorders>
              <w:top w:val="single" w:sz="4" w:space="0" w:color="auto"/>
              <w:left w:val="single" w:sz="4" w:space="0" w:color="auto"/>
              <w:bottom w:val="single" w:sz="4" w:space="0" w:color="auto"/>
              <w:right w:val="single" w:sz="4" w:space="0" w:color="auto"/>
            </w:tcBorders>
          </w:tcPr>
          <w:p w14:paraId="2BD42B4A" w14:textId="5378F93C"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58D6D2F" w14:textId="62FE465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E487E4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DA25980" w14:textId="5E223C9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8504A87" w14:textId="58BFC3B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4824BD" w14:textId="446351D4"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B63EB3" w14:textId="1FCFD77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9B5A7F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3D4F7CB" w14:textId="38F96AD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L_3A-5A-7A_n257H_UL_7A_n257A</w:t>
            </w:r>
          </w:p>
        </w:tc>
        <w:tc>
          <w:tcPr>
            <w:tcW w:w="1054" w:type="dxa"/>
            <w:tcBorders>
              <w:top w:val="single" w:sz="4" w:space="0" w:color="auto"/>
              <w:left w:val="single" w:sz="4" w:space="0" w:color="auto"/>
              <w:bottom w:val="single" w:sz="4" w:space="0" w:color="auto"/>
              <w:right w:val="single" w:sz="4" w:space="0" w:color="auto"/>
            </w:tcBorders>
          </w:tcPr>
          <w:p w14:paraId="3C32DA39" w14:textId="5383EE0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5EA8E62" w14:textId="07505AE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E03572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264F8A1" w14:textId="1133DF7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6A306B7" w14:textId="5934E56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45663B" w14:textId="0C2EB2CA"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6FD7C6" w14:textId="634325A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AB35A0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1ADDD48" w14:textId="2D92CCD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L_3A-5A-7A_n257G_UL_7A_n257A</w:t>
            </w:r>
          </w:p>
        </w:tc>
        <w:tc>
          <w:tcPr>
            <w:tcW w:w="1054" w:type="dxa"/>
            <w:tcBorders>
              <w:top w:val="single" w:sz="4" w:space="0" w:color="auto"/>
              <w:left w:val="single" w:sz="4" w:space="0" w:color="auto"/>
              <w:bottom w:val="single" w:sz="4" w:space="0" w:color="auto"/>
              <w:right w:val="single" w:sz="4" w:space="0" w:color="auto"/>
            </w:tcBorders>
          </w:tcPr>
          <w:p w14:paraId="460EEB7F" w14:textId="73CA04D6"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56D46E5" w14:textId="28287BA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9C82D8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C459E47" w14:textId="2F88234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5D5D086" w14:textId="68CF169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AD9080" w14:textId="312C74ED"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B8D66F3" w14:textId="40E1A78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2C65DF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2B66888" w14:textId="1F0EB9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L_3A-5A-7A-7A_n257F_UL_3A_n257A</w:t>
            </w:r>
          </w:p>
        </w:tc>
        <w:tc>
          <w:tcPr>
            <w:tcW w:w="1054" w:type="dxa"/>
            <w:tcBorders>
              <w:top w:val="single" w:sz="4" w:space="0" w:color="auto"/>
              <w:left w:val="single" w:sz="4" w:space="0" w:color="auto"/>
              <w:bottom w:val="single" w:sz="4" w:space="0" w:color="auto"/>
              <w:right w:val="single" w:sz="4" w:space="0" w:color="auto"/>
            </w:tcBorders>
          </w:tcPr>
          <w:p w14:paraId="3AD50D36" w14:textId="12E95A29"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68A85C" w14:textId="1D348DA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93625A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C0F9FCC" w14:textId="7D4F2DF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E722ECD" w14:textId="7758922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D7A3235" w14:textId="6CCF8A20"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3E4FCE3" w14:textId="5B9D08A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3C9C52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D47146" w14:textId="0E9CAF2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L_3A-5A-7A-7A_n257E_UL_3A_n257A</w:t>
            </w:r>
          </w:p>
        </w:tc>
        <w:tc>
          <w:tcPr>
            <w:tcW w:w="1054" w:type="dxa"/>
            <w:tcBorders>
              <w:top w:val="single" w:sz="4" w:space="0" w:color="auto"/>
              <w:left w:val="single" w:sz="4" w:space="0" w:color="auto"/>
              <w:bottom w:val="single" w:sz="4" w:space="0" w:color="auto"/>
              <w:right w:val="single" w:sz="4" w:space="0" w:color="auto"/>
            </w:tcBorders>
          </w:tcPr>
          <w:p w14:paraId="2D0A71FB" w14:textId="2BF9148F"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4C3853A" w14:textId="0D96892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1EB2F2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BDAA9C8" w14:textId="467C4BA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EB041D5" w14:textId="7C259E9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DA82F5" w14:textId="316CDD6B"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DEF780" w14:textId="0776BC7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C2C542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31B38A" w14:textId="1BA4102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L_3A-5A-7A-7A_n257D_UL_3A_n257A</w:t>
            </w:r>
          </w:p>
        </w:tc>
        <w:tc>
          <w:tcPr>
            <w:tcW w:w="1054" w:type="dxa"/>
            <w:tcBorders>
              <w:top w:val="single" w:sz="4" w:space="0" w:color="auto"/>
              <w:left w:val="single" w:sz="4" w:space="0" w:color="auto"/>
              <w:bottom w:val="single" w:sz="4" w:space="0" w:color="auto"/>
              <w:right w:val="single" w:sz="4" w:space="0" w:color="auto"/>
            </w:tcBorders>
          </w:tcPr>
          <w:p w14:paraId="1FC191AC" w14:textId="000BF79E"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FFE3379" w14:textId="6627274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6C5AD2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6098771" w14:textId="1890413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69DD5C4" w14:textId="40E8E03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01E8045" w14:textId="4CB84F1A"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2B9627" w14:textId="3216A00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A62446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4F159AD" w14:textId="46E6713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L_3A-5A-7A-7A_n257M_UL_3A_n257A</w:t>
            </w:r>
          </w:p>
        </w:tc>
        <w:tc>
          <w:tcPr>
            <w:tcW w:w="1054" w:type="dxa"/>
            <w:tcBorders>
              <w:top w:val="single" w:sz="4" w:space="0" w:color="auto"/>
              <w:left w:val="single" w:sz="4" w:space="0" w:color="auto"/>
              <w:bottom w:val="single" w:sz="4" w:space="0" w:color="auto"/>
              <w:right w:val="single" w:sz="4" w:space="0" w:color="auto"/>
            </w:tcBorders>
          </w:tcPr>
          <w:p w14:paraId="6A0A4951" w14:textId="1192305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7AB91DA" w14:textId="30560A0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18B91B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C072179" w14:textId="2262CC8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89C1186" w14:textId="10EF434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59112D" w14:textId="2D9E6009"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1F4E0D6" w14:textId="60957B5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DA3005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7B3226" w14:textId="71507FA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L_3A-5A-7A-7A_n257L_UL_3A_n257A</w:t>
            </w:r>
          </w:p>
        </w:tc>
        <w:tc>
          <w:tcPr>
            <w:tcW w:w="1054" w:type="dxa"/>
            <w:tcBorders>
              <w:top w:val="single" w:sz="4" w:space="0" w:color="auto"/>
              <w:left w:val="single" w:sz="4" w:space="0" w:color="auto"/>
              <w:bottom w:val="single" w:sz="4" w:space="0" w:color="auto"/>
              <w:right w:val="single" w:sz="4" w:space="0" w:color="auto"/>
            </w:tcBorders>
          </w:tcPr>
          <w:p w14:paraId="5F3FB11C" w14:textId="383D8A6C"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97A6470" w14:textId="2BF434F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395891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76BF600" w14:textId="0AB8ACC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3C94B9E" w14:textId="7890B1A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66E2A3" w14:textId="6863F215"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21152D1" w14:textId="1FC5B44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4EFCD5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D7360AF" w14:textId="7EA5D72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L_3A-5A-7A-7A_n257K_UL_3A_n257A</w:t>
            </w:r>
          </w:p>
        </w:tc>
        <w:tc>
          <w:tcPr>
            <w:tcW w:w="1054" w:type="dxa"/>
            <w:tcBorders>
              <w:top w:val="single" w:sz="4" w:space="0" w:color="auto"/>
              <w:left w:val="single" w:sz="4" w:space="0" w:color="auto"/>
              <w:bottom w:val="single" w:sz="4" w:space="0" w:color="auto"/>
              <w:right w:val="single" w:sz="4" w:space="0" w:color="auto"/>
            </w:tcBorders>
          </w:tcPr>
          <w:p w14:paraId="7E5113B4" w14:textId="3B3CBF40"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76DE398" w14:textId="2481D54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C5FDF8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DC0F3CB" w14:textId="550FEBC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E5587B8" w14:textId="30C7EA1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445093" w14:textId="23B0EFCB"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D3C9C2" w14:textId="325A28B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1C7CAF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71EBA7" w14:textId="48C35B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L_3A-5A-7A-7A_n257J_UL_3A_n257A</w:t>
            </w:r>
          </w:p>
        </w:tc>
        <w:tc>
          <w:tcPr>
            <w:tcW w:w="1054" w:type="dxa"/>
            <w:tcBorders>
              <w:top w:val="single" w:sz="4" w:space="0" w:color="auto"/>
              <w:left w:val="single" w:sz="4" w:space="0" w:color="auto"/>
              <w:bottom w:val="single" w:sz="4" w:space="0" w:color="auto"/>
              <w:right w:val="single" w:sz="4" w:space="0" w:color="auto"/>
            </w:tcBorders>
          </w:tcPr>
          <w:p w14:paraId="226A5384" w14:textId="09AD2ACB"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12AD84" w14:textId="534F697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270CF9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B97947E" w14:textId="4CD7B8F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128830F" w14:textId="57AC68B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38B5C2" w14:textId="5C2A932A"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A1AF1C" w14:textId="0E6B826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5572FD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8BD9EE7" w14:textId="0CD2A02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L_3A-5A-7A-7A_n257I_UL_3A_n257A</w:t>
            </w:r>
          </w:p>
        </w:tc>
        <w:tc>
          <w:tcPr>
            <w:tcW w:w="1054" w:type="dxa"/>
            <w:tcBorders>
              <w:top w:val="single" w:sz="4" w:space="0" w:color="auto"/>
              <w:left w:val="single" w:sz="4" w:space="0" w:color="auto"/>
              <w:bottom w:val="single" w:sz="4" w:space="0" w:color="auto"/>
              <w:right w:val="single" w:sz="4" w:space="0" w:color="auto"/>
            </w:tcBorders>
          </w:tcPr>
          <w:p w14:paraId="1D85EBB2" w14:textId="07578EC1"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AFD52B" w14:textId="450C42A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2543C2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591B3BB" w14:textId="349479A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1A8CFFF" w14:textId="50FCF8C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4032EB" w14:textId="440C8F02"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EE2D93" w14:textId="554E9B6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DF818D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162EDD" w14:textId="11DE246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L_3A-5A-7A-7A_n257H_UL_3A_n257A</w:t>
            </w:r>
          </w:p>
        </w:tc>
        <w:tc>
          <w:tcPr>
            <w:tcW w:w="1054" w:type="dxa"/>
            <w:tcBorders>
              <w:top w:val="single" w:sz="4" w:space="0" w:color="auto"/>
              <w:left w:val="single" w:sz="4" w:space="0" w:color="auto"/>
              <w:bottom w:val="single" w:sz="4" w:space="0" w:color="auto"/>
              <w:right w:val="single" w:sz="4" w:space="0" w:color="auto"/>
            </w:tcBorders>
          </w:tcPr>
          <w:p w14:paraId="3D10A150" w14:textId="12269E7E"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2094969" w14:textId="6E9B07E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E73F40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95228B1" w14:textId="5165A36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FF00F8D" w14:textId="3EB4B54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7917ACD" w14:textId="489A8EB9"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20D780" w14:textId="3F73A4C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6D5ADC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B293BA9" w14:textId="5E79A3C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L_3A-5A-7A-7A_n257G_UL_3A_n257A</w:t>
            </w:r>
          </w:p>
        </w:tc>
        <w:tc>
          <w:tcPr>
            <w:tcW w:w="1054" w:type="dxa"/>
            <w:tcBorders>
              <w:top w:val="single" w:sz="4" w:space="0" w:color="auto"/>
              <w:left w:val="single" w:sz="4" w:space="0" w:color="auto"/>
              <w:bottom w:val="single" w:sz="4" w:space="0" w:color="auto"/>
              <w:right w:val="single" w:sz="4" w:space="0" w:color="auto"/>
            </w:tcBorders>
          </w:tcPr>
          <w:p w14:paraId="27E2AC45" w14:textId="7B8E0C38"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DF79FDE" w14:textId="1377C04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E6C61C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FBCE874" w14:textId="0EEF4C8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D2E9E0D" w14:textId="7ED2331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7258DA" w14:textId="0FCA20A2"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DC76E0D" w14:textId="57CA25C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85FA02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5E5A37C" w14:textId="3790CB1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L_3A-5A-7A-7A_n257F_UL_5A_n257A</w:t>
            </w:r>
          </w:p>
        </w:tc>
        <w:tc>
          <w:tcPr>
            <w:tcW w:w="1054" w:type="dxa"/>
            <w:tcBorders>
              <w:top w:val="single" w:sz="4" w:space="0" w:color="auto"/>
              <w:left w:val="single" w:sz="4" w:space="0" w:color="auto"/>
              <w:bottom w:val="single" w:sz="4" w:space="0" w:color="auto"/>
              <w:right w:val="single" w:sz="4" w:space="0" w:color="auto"/>
            </w:tcBorders>
          </w:tcPr>
          <w:p w14:paraId="25BD7988" w14:textId="48CB3A85"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0EC13B2" w14:textId="3790D70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82EAA5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BBC83D5" w14:textId="1148AC1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A1A5911" w14:textId="5E7A094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D7E772" w14:textId="7658BEC4"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8D6ED6E" w14:textId="0D2F4E9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A66BE4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E00412" w14:textId="129F1B2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L_3A-5A-7A-7A_n257E_UL_5A_n257A</w:t>
            </w:r>
          </w:p>
        </w:tc>
        <w:tc>
          <w:tcPr>
            <w:tcW w:w="1054" w:type="dxa"/>
            <w:tcBorders>
              <w:top w:val="single" w:sz="4" w:space="0" w:color="auto"/>
              <w:left w:val="single" w:sz="4" w:space="0" w:color="auto"/>
              <w:bottom w:val="single" w:sz="4" w:space="0" w:color="auto"/>
              <w:right w:val="single" w:sz="4" w:space="0" w:color="auto"/>
            </w:tcBorders>
          </w:tcPr>
          <w:p w14:paraId="55090E3D" w14:textId="7CE0EA06"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77422FC" w14:textId="5B7EDFF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E40EDA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D6EFBCF" w14:textId="0BEAA1F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5BEFB02" w14:textId="7A0E482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B04827" w14:textId="76CA4A4D"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CCE47F" w14:textId="2E60993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82AEA8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B40776" w14:textId="5175520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L_3A-5A-7A-7A_n257D_UL_5A_n257A</w:t>
            </w:r>
          </w:p>
        </w:tc>
        <w:tc>
          <w:tcPr>
            <w:tcW w:w="1054" w:type="dxa"/>
            <w:tcBorders>
              <w:top w:val="single" w:sz="4" w:space="0" w:color="auto"/>
              <w:left w:val="single" w:sz="4" w:space="0" w:color="auto"/>
              <w:bottom w:val="single" w:sz="4" w:space="0" w:color="auto"/>
              <w:right w:val="single" w:sz="4" w:space="0" w:color="auto"/>
            </w:tcBorders>
          </w:tcPr>
          <w:p w14:paraId="268F070C" w14:textId="1CD8CDD5"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0E0E48" w14:textId="445D1E7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CC73E3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E46BF77" w14:textId="42AA48B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B2C13DE" w14:textId="25869CF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5030B1C" w14:textId="673856D3"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CDF489" w14:textId="6998C9D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C25C0C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15DB91" w14:textId="1F6086E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L_3A-5A-7A-7A_n257M_UL_5A_n257A</w:t>
            </w:r>
          </w:p>
        </w:tc>
        <w:tc>
          <w:tcPr>
            <w:tcW w:w="1054" w:type="dxa"/>
            <w:tcBorders>
              <w:top w:val="single" w:sz="4" w:space="0" w:color="auto"/>
              <w:left w:val="single" w:sz="4" w:space="0" w:color="auto"/>
              <w:bottom w:val="single" w:sz="4" w:space="0" w:color="auto"/>
              <w:right w:val="single" w:sz="4" w:space="0" w:color="auto"/>
            </w:tcBorders>
          </w:tcPr>
          <w:p w14:paraId="5D9523D0" w14:textId="552511A1"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D8BD01C" w14:textId="0A223E0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E1394F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7BB8B14" w14:textId="00477B2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0D34DFE" w14:textId="074444D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63C6F1" w14:textId="63F2CD5D"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D3D1D5" w14:textId="08A51CE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BEFFBF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2F34557" w14:textId="30A2AE7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L_3A-5A-7A-7A_n257L_UL_5A_n257A</w:t>
            </w:r>
          </w:p>
        </w:tc>
        <w:tc>
          <w:tcPr>
            <w:tcW w:w="1054" w:type="dxa"/>
            <w:tcBorders>
              <w:top w:val="single" w:sz="4" w:space="0" w:color="auto"/>
              <w:left w:val="single" w:sz="4" w:space="0" w:color="auto"/>
              <w:bottom w:val="single" w:sz="4" w:space="0" w:color="auto"/>
              <w:right w:val="single" w:sz="4" w:space="0" w:color="auto"/>
            </w:tcBorders>
          </w:tcPr>
          <w:p w14:paraId="39B7DA98" w14:textId="6C0CD73C"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D49D7B4" w14:textId="43AA133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41F5C1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4E4F01A" w14:textId="021C311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DDBFBE0" w14:textId="6FC04D4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B5A7F8A" w14:textId="1BCE8482"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9DBAFB1" w14:textId="796996D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7FD17A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5DA88A" w14:textId="33802B5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L_3A-5A-7A-7A_n257K_UL_5A_n257A</w:t>
            </w:r>
          </w:p>
        </w:tc>
        <w:tc>
          <w:tcPr>
            <w:tcW w:w="1054" w:type="dxa"/>
            <w:tcBorders>
              <w:top w:val="single" w:sz="4" w:space="0" w:color="auto"/>
              <w:left w:val="single" w:sz="4" w:space="0" w:color="auto"/>
              <w:bottom w:val="single" w:sz="4" w:space="0" w:color="auto"/>
              <w:right w:val="single" w:sz="4" w:space="0" w:color="auto"/>
            </w:tcBorders>
          </w:tcPr>
          <w:p w14:paraId="6B17A52D" w14:textId="570C919C"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52890AF" w14:textId="183AED0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99E196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0433B42" w14:textId="514292A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E44F080" w14:textId="061ACEA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CB27B5" w14:textId="04C7AAC2"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BF1E5F" w14:textId="6A682B2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A69E0C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59CEAFE" w14:textId="5AE181B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L_3A-5A-7A-7A_n257J_UL_5A_n257A</w:t>
            </w:r>
          </w:p>
        </w:tc>
        <w:tc>
          <w:tcPr>
            <w:tcW w:w="1054" w:type="dxa"/>
            <w:tcBorders>
              <w:top w:val="single" w:sz="4" w:space="0" w:color="auto"/>
              <w:left w:val="single" w:sz="4" w:space="0" w:color="auto"/>
              <w:bottom w:val="single" w:sz="4" w:space="0" w:color="auto"/>
              <w:right w:val="single" w:sz="4" w:space="0" w:color="auto"/>
            </w:tcBorders>
          </w:tcPr>
          <w:p w14:paraId="0FEFD94F" w14:textId="18395B1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F7066AA" w14:textId="6B692C0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62EAAC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61F8617" w14:textId="375A4AD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67DD6C" w14:textId="00F54D1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5A6537E" w14:textId="2A3EC032"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8DE121F" w14:textId="30731C3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D6BCE6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06ECD94" w14:textId="5BD9CBC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L_3A-5A-7A-7A_n257I_UL_5A_n257A</w:t>
            </w:r>
          </w:p>
        </w:tc>
        <w:tc>
          <w:tcPr>
            <w:tcW w:w="1054" w:type="dxa"/>
            <w:tcBorders>
              <w:top w:val="single" w:sz="4" w:space="0" w:color="auto"/>
              <w:left w:val="single" w:sz="4" w:space="0" w:color="auto"/>
              <w:bottom w:val="single" w:sz="4" w:space="0" w:color="auto"/>
              <w:right w:val="single" w:sz="4" w:space="0" w:color="auto"/>
            </w:tcBorders>
          </w:tcPr>
          <w:p w14:paraId="35D14A0F" w14:textId="4D6BC8CB"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912EA22" w14:textId="3B02E75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D95D6B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5ACE0A3" w14:textId="1859DC3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4328F39" w14:textId="1BA6CB5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AD7EE2" w14:textId="33A2C5C3"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E983A2" w14:textId="541A1B7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F1A85C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2CC45A" w14:textId="478BC1E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L_3A-5A-7A-7A_n257H_UL_5A_n257A</w:t>
            </w:r>
          </w:p>
        </w:tc>
        <w:tc>
          <w:tcPr>
            <w:tcW w:w="1054" w:type="dxa"/>
            <w:tcBorders>
              <w:top w:val="single" w:sz="4" w:space="0" w:color="auto"/>
              <w:left w:val="single" w:sz="4" w:space="0" w:color="auto"/>
              <w:bottom w:val="single" w:sz="4" w:space="0" w:color="auto"/>
              <w:right w:val="single" w:sz="4" w:space="0" w:color="auto"/>
            </w:tcBorders>
          </w:tcPr>
          <w:p w14:paraId="5D759BC4" w14:textId="579A3F6A"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3E59DC6" w14:textId="537F9B7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8BF560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AE27A2B" w14:textId="5F542AF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D7570CD" w14:textId="4516BE1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75569F" w14:textId="698CD98D"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988C5D6" w14:textId="6BCD26C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FA0014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446259" w14:textId="685CD6D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L_3A-5A-7A-7A_n257G_UL_5A_n257A</w:t>
            </w:r>
          </w:p>
        </w:tc>
        <w:tc>
          <w:tcPr>
            <w:tcW w:w="1054" w:type="dxa"/>
            <w:tcBorders>
              <w:top w:val="single" w:sz="4" w:space="0" w:color="auto"/>
              <w:left w:val="single" w:sz="4" w:space="0" w:color="auto"/>
              <w:bottom w:val="single" w:sz="4" w:space="0" w:color="auto"/>
              <w:right w:val="single" w:sz="4" w:space="0" w:color="auto"/>
            </w:tcBorders>
          </w:tcPr>
          <w:p w14:paraId="127DA0AA" w14:textId="4CAB6AE5"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89534D" w14:textId="6730BD2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E8998F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74D9DFE" w14:textId="0FBEC10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7B2FE35" w14:textId="0F40AC5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CEDE10" w14:textId="4A8501A6"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32A0F76" w14:textId="1C7E0ED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7325ED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B9BEE1" w14:textId="026C230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L_3A-5A-7A-7A_n257F_UL_7A_n257A</w:t>
            </w:r>
          </w:p>
        </w:tc>
        <w:tc>
          <w:tcPr>
            <w:tcW w:w="1054" w:type="dxa"/>
            <w:tcBorders>
              <w:top w:val="single" w:sz="4" w:space="0" w:color="auto"/>
              <w:left w:val="single" w:sz="4" w:space="0" w:color="auto"/>
              <w:bottom w:val="single" w:sz="4" w:space="0" w:color="auto"/>
              <w:right w:val="single" w:sz="4" w:space="0" w:color="auto"/>
            </w:tcBorders>
          </w:tcPr>
          <w:p w14:paraId="15DC9C00" w14:textId="0987EE94"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B5972CF" w14:textId="3ED857F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449807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1963BA0" w14:textId="22D156A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B7A4D74" w14:textId="47AF37C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FA3D4C" w14:textId="0470F969"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0E6480" w14:textId="08ED088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6C6AB8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278E1D" w14:textId="2EAF985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L_3A-5A-7A-7A_n257E_UL_7A_n257A</w:t>
            </w:r>
          </w:p>
        </w:tc>
        <w:tc>
          <w:tcPr>
            <w:tcW w:w="1054" w:type="dxa"/>
            <w:tcBorders>
              <w:top w:val="single" w:sz="4" w:space="0" w:color="auto"/>
              <w:left w:val="single" w:sz="4" w:space="0" w:color="auto"/>
              <w:bottom w:val="single" w:sz="4" w:space="0" w:color="auto"/>
              <w:right w:val="single" w:sz="4" w:space="0" w:color="auto"/>
            </w:tcBorders>
          </w:tcPr>
          <w:p w14:paraId="5C83D110" w14:textId="2174E959"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7F84D8B" w14:textId="1D28D2B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3E38DB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BC3BB91" w14:textId="3BBFFA6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EFF7CFF" w14:textId="4A34443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6B1BE0" w14:textId="58D7754B"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A194707" w14:textId="75F844A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F08034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E855C6" w14:textId="717285B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L_3A-5A-7A-7A_n257D_UL_7A_n257A</w:t>
            </w:r>
          </w:p>
        </w:tc>
        <w:tc>
          <w:tcPr>
            <w:tcW w:w="1054" w:type="dxa"/>
            <w:tcBorders>
              <w:top w:val="single" w:sz="4" w:space="0" w:color="auto"/>
              <w:left w:val="single" w:sz="4" w:space="0" w:color="auto"/>
              <w:bottom w:val="single" w:sz="4" w:space="0" w:color="auto"/>
              <w:right w:val="single" w:sz="4" w:space="0" w:color="auto"/>
            </w:tcBorders>
          </w:tcPr>
          <w:p w14:paraId="602F2F78" w14:textId="5180D642"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D3D04AF" w14:textId="56A889E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C649F8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8E96B3D" w14:textId="4B4999C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DC3EFCF" w14:textId="04DC645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D39A5C" w14:textId="26F6B0F0"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0D5A42C" w14:textId="59FFE61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231D0A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C19855B" w14:textId="4C1EB10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L_3A-5A-7A-7A_n257M_UL_7A_n257A</w:t>
            </w:r>
          </w:p>
        </w:tc>
        <w:tc>
          <w:tcPr>
            <w:tcW w:w="1054" w:type="dxa"/>
            <w:tcBorders>
              <w:top w:val="single" w:sz="4" w:space="0" w:color="auto"/>
              <w:left w:val="single" w:sz="4" w:space="0" w:color="auto"/>
              <w:bottom w:val="single" w:sz="4" w:space="0" w:color="auto"/>
              <w:right w:val="single" w:sz="4" w:space="0" w:color="auto"/>
            </w:tcBorders>
          </w:tcPr>
          <w:p w14:paraId="5A1DDEE8" w14:textId="5079ED8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6FD44DF" w14:textId="709B17C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700C5E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D47E9A3" w14:textId="73B6565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ADB0F1F" w14:textId="69BA085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DFEA4F" w14:textId="3F735D9E"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92CAE91" w14:textId="1FE43CC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BD3BB2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34C461" w14:textId="24BF460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L_3A-5A-7A-7A_n257L_UL_7A_n257A</w:t>
            </w:r>
          </w:p>
        </w:tc>
        <w:tc>
          <w:tcPr>
            <w:tcW w:w="1054" w:type="dxa"/>
            <w:tcBorders>
              <w:top w:val="single" w:sz="4" w:space="0" w:color="auto"/>
              <w:left w:val="single" w:sz="4" w:space="0" w:color="auto"/>
              <w:bottom w:val="single" w:sz="4" w:space="0" w:color="auto"/>
              <w:right w:val="single" w:sz="4" w:space="0" w:color="auto"/>
            </w:tcBorders>
          </w:tcPr>
          <w:p w14:paraId="375E9042" w14:textId="58EEF866"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1D117B5" w14:textId="62BC4A2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894040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D874B88" w14:textId="716BB79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A694C8B" w14:textId="5C216DF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AA2372" w14:textId="411E22CD"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E1EBA09" w14:textId="3E9F65A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4D7DD7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27682F" w14:textId="1858C70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L_3A-5A-7A-7A_n257K_UL_7A_n257A</w:t>
            </w:r>
          </w:p>
        </w:tc>
        <w:tc>
          <w:tcPr>
            <w:tcW w:w="1054" w:type="dxa"/>
            <w:tcBorders>
              <w:top w:val="single" w:sz="4" w:space="0" w:color="auto"/>
              <w:left w:val="single" w:sz="4" w:space="0" w:color="auto"/>
              <w:bottom w:val="single" w:sz="4" w:space="0" w:color="auto"/>
              <w:right w:val="single" w:sz="4" w:space="0" w:color="auto"/>
            </w:tcBorders>
          </w:tcPr>
          <w:p w14:paraId="65D49F80" w14:textId="20D7F717"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8F7E438" w14:textId="182EF2E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C9BA79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8FAEF57" w14:textId="7A7978D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DBCC2E2" w14:textId="2EE7923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8D2F9F" w14:textId="2FA64760"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C68A03C" w14:textId="6DB1889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95967B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01A18D" w14:textId="35EBB92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L_3A-5A-7A-7A_n257J_UL_7A_n257A</w:t>
            </w:r>
          </w:p>
        </w:tc>
        <w:tc>
          <w:tcPr>
            <w:tcW w:w="1054" w:type="dxa"/>
            <w:tcBorders>
              <w:top w:val="single" w:sz="4" w:space="0" w:color="auto"/>
              <w:left w:val="single" w:sz="4" w:space="0" w:color="auto"/>
              <w:bottom w:val="single" w:sz="4" w:space="0" w:color="auto"/>
              <w:right w:val="single" w:sz="4" w:space="0" w:color="auto"/>
            </w:tcBorders>
          </w:tcPr>
          <w:p w14:paraId="4D9F6388" w14:textId="2F2B14CA"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6BA32EB" w14:textId="22C95A6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CF4FEC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0404B65" w14:textId="3DDF59F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D993C6F" w14:textId="5D3B100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B02087" w14:textId="0464B564"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DCA957" w14:textId="743AC85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84CA9D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56962AA" w14:textId="301C7D1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L_3A-5A-7A-7A_n257I_UL_7A_n257A</w:t>
            </w:r>
          </w:p>
        </w:tc>
        <w:tc>
          <w:tcPr>
            <w:tcW w:w="1054" w:type="dxa"/>
            <w:tcBorders>
              <w:top w:val="single" w:sz="4" w:space="0" w:color="auto"/>
              <w:left w:val="single" w:sz="4" w:space="0" w:color="auto"/>
              <w:bottom w:val="single" w:sz="4" w:space="0" w:color="auto"/>
              <w:right w:val="single" w:sz="4" w:space="0" w:color="auto"/>
            </w:tcBorders>
          </w:tcPr>
          <w:p w14:paraId="16FB0B92" w14:textId="4FF7A90E"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7F7A486" w14:textId="6B1D65C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FD0BF9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26F8345" w14:textId="2653DF9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B0BB8B1" w14:textId="2B1AC34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BB95B36" w14:textId="65CDD8B1"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0ECD24C" w14:textId="12CE1D3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A71E95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84AD960" w14:textId="3F11326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L_3A-5A-7A-7A_n257H_UL_7A_n257A</w:t>
            </w:r>
          </w:p>
        </w:tc>
        <w:tc>
          <w:tcPr>
            <w:tcW w:w="1054" w:type="dxa"/>
            <w:tcBorders>
              <w:top w:val="single" w:sz="4" w:space="0" w:color="auto"/>
              <w:left w:val="single" w:sz="4" w:space="0" w:color="auto"/>
              <w:bottom w:val="single" w:sz="4" w:space="0" w:color="auto"/>
              <w:right w:val="single" w:sz="4" w:space="0" w:color="auto"/>
            </w:tcBorders>
          </w:tcPr>
          <w:p w14:paraId="1A822C04" w14:textId="11C8638E"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EDF5DC3" w14:textId="4F9FFDE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B8A23B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A1CC02F" w14:textId="6D88586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C058359" w14:textId="783292F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8CB09E" w14:textId="6026C9B4"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2607B96" w14:textId="0358133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069A1B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6C5548C" w14:textId="5F6D3DD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L_3A-5A-7A-7A_n257G_UL_7A_n257A</w:t>
            </w:r>
          </w:p>
        </w:tc>
        <w:tc>
          <w:tcPr>
            <w:tcW w:w="1054" w:type="dxa"/>
            <w:tcBorders>
              <w:top w:val="single" w:sz="4" w:space="0" w:color="auto"/>
              <w:left w:val="single" w:sz="4" w:space="0" w:color="auto"/>
              <w:bottom w:val="single" w:sz="4" w:space="0" w:color="auto"/>
              <w:right w:val="single" w:sz="4" w:space="0" w:color="auto"/>
            </w:tcBorders>
          </w:tcPr>
          <w:p w14:paraId="2B49399B" w14:textId="7CEB78C9"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333B25F" w14:textId="7085C2F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5F9CA5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14EAFCA" w14:textId="6AD52C1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2BACAF3" w14:textId="5A6F68D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089BB3" w14:textId="7E4FCC35"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4A108C" w14:textId="0CB4B71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03276E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A99C5D7" w14:textId="6B085D8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DC_1A-18A-42A_n257A</w:t>
            </w:r>
          </w:p>
        </w:tc>
        <w:tc>
          <w:tcPr>
            <w:tcW w:w="1054" w:type="dxa"/>
            <w:tcBorders>
              <w:top w:val="single" w:sz="4" w:space="0" w:color="auto"/>
              <w:left w:val="single" w:sz="4" w:space="0" w:color="auto"/>
              <w:bottom w:val="single" w:sz="4" w:space="0" w:color="auto"/>
              <w:right w:val="single" w:sz="4" w:space="0" w:color="auto"/>
            </w:tcBorders>
          </w:tcPr>
          <w:p w14:paraId="484776D0" w14:textId="3AF9CEB4"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A5DBC1" w14:textId="450AB71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525D626" w14:textId="77777777" w:rsidR="003D2B62" w:rsidRDefault="003D2B62" w:rsidP="003D2B62">
            <w:pPr>
              <w:pStyle w:val="TAL"/>
              <w:rPr>
                <w:rFonts w:cs="Arial"/>
                <w:sz w:val="16"/>
                <w:szCs w:val="16"/>
                <w:lang w:eastAsia="ja-JP"/>
              </w:rPr>
            </w:pPr>
            <w:r>
              <w:rPr>
                <w:rFonts w:cs="Arial"/>
                <w:sz w:val="16"/>
                <w:szCs w:val="16"/>
                <w:lang w:eastAsia="ja-JP"/>
              </w:rPr>
              <w:t>37.716-31-11: R4-1812752</w:t>
            </w:r>
          </w:p>
          <w:p w14:paraId="0DEC8549" w14:textId="17952921"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5C1F2E6" w14:textId="51D2DFD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902FEE" w14:textId="5810AFD5"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8B9727" w14:textId="480D48E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B1CCF4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AAC7FC" w14:textId="4B4941E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w:t>
            </w:r>
            <w:r w:rsidRPr="0079359E">
              <w:rPr>
                <w:rFonts w:ascii="Arial" w:eastAsia="Malgun Gothic" w:hAnsi="Arial" w:cs="Arial" w:hint="eastAsia"/>
                <w:sz w:val="16"/>
                <w:szCs w:val="16"/>
                <w:lang w:eastAsia="ko-KR"/>
              </w:rPr>
              <w:t>D</w:t>
            </w:r>
          </w:p>
        </w:tc>
        <w:tc>
          <w:tcPr>
            <w:tcW w:w="1054" w:type="dxa"/>
            <w:tcBorders>
              <w:top w:val="single" w:sz="4" w:space="0" w:color="auto"/>
              <w:left w:val="single" w:sz="4" w:space="0" w:color="auto"/>
              <w:bottom w:val="single" w:sz="4" w:space="0" w:color="auto"/>
              <w:right w:val="single" w:sz="4" w:space="0" w:color="auto"/>
            </w:tcBorders>
          </w:tcPr>
          <w:p w14:paraId="06C6FA86" w14:textId="5472ADE9"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859058" w14:textId="57BFCAA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0FF3326" w14:textId="4E349131" w:rsidR="003D2B62" w:rsidRPr="00EA7597" w:rsidRDefault="003D2B62" w:rsidP="003D2B62">
            <w:pPr>
              <w:pStyle w:val="TAL"/>
              <w:rPr>
                <w:rFonts w:cs="Arial"/>
                <w:sz w:val="16"/>
                <w:szCs w:val="16"/>
                <w:lang w:eastAsia="ja-JP"/>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959EE9B" w14:textId="45B63BD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2373D1" w14:textId="297B3025"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1F0C04" w14:textId="4BE8097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BD7D7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4C9CF6" w14:textId="0A82B63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DC_1A-18A-42A_n257E</w:t>
            </w:r>
          </w:p>
        </w:tc>
        <w:tc>
          <w:tcPr>
            <w:tcW w:w="1054" w:type="dxa"/>
            <w:tcBorders>
              <w:top w:val="single" w:sz="4" w:space="0" w:color="auto"/>
              <w:left w:val="single" w:sz="4" w:space="0" w:color="auto"/>
              <w:bottom w:val="single" w:sz="4" w:space="0" w:color="auto"/>
              <w:right w:val="single" w:sz="4" w:space="0" w:color="auto"/>
            </w:tcBorders>
          </w:tcPr>
          <w:p w14:paraId="3E2E5DE3" w14:textId="5395251C"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3D4A31C" w14:textId="66B3062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F823440" w14:textId="51B2F44B"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11B553E" w14:textId="56826DF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A1E4C5" w14:textId="7B2D1388"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D22AB7" w14:textId="312E997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3A16E5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8302F8" w14:textId="0312264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DC_1A-18A-42A_n257F</w:t>
            </w:r>
          </w:p>
        </w:tc>
        <w:tc>
          <w:tcPr>
            <w:tcW w:w="1054" w:type="dxa"/>
            <w:tcBorders>
              <w:top w:val="single" w:sz="4" w:space="0" w:color="auto"/>
              <w:left w:val="single" w:sz="4" w:space="0" w:color="auto"/>
              <w:bottom w:val="single" w:sz="4" w:space="0" w:color="auto"/>
              <w:right w:val="single" w:sz="4" w:space="0" w:color="auto"/>
            </w:tcBorders>
          </w:tcPr>
          <w:p w14:paraId="4F15BDDB" w14:textId="6A53D14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0216BA1" w14:textId="199ECEB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05788BD" w14:textId="77777777" w:rsidR="003D2B62" w:rsidRDefault="003D2B62" w:rsidP="003D2B62">
            <w:pPr>
              <w:pStyle w:val="TAL"/>
              <w:rPr>
                <w:rFonts w:cs="Arial"/>
                <w:sz w:val="16"/>
                <w:szCs w:val="16"/>
                <w:lang w:eastAsia="ja-JP"/>
              </w:rPr>
            </w:pPr>
            <w:r>
              <w:rPr>
                <w:rFonts w:cs="Arial"/>
                <w:sz w:val="16"/>
                <w:szCs w:val="16"/>
                <w:lang w:eastAsia="ja-JP"/>
              </w:rPr>
              <w:t>37.716-31-11: R4-1812752</w:t>
            </w:r>
          </w:p>
          <w:p w14:paraId="6D2AB6A2" w14:textId="4925ABE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AAD5911" w14:textId="7D7FF1D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3EB087" w14:textId="11CE002F"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06EC3C" w14:textId="562C51E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59D5E2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509ACEA" w14:textId="0130BAE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DC_1A-18A-42A_n257G</w:t>
            </w:r>
          </w:p>
        </w:tc>
        <w:tc>
          <w:tcPr>
            <w:tcW w:w="1054" w:type="dxa"/>
            <w:tcBorders>
              <w:top w:val="single" w:sz="4" w:space="0" w:color="auto"/>
              <w:left w:val="single" w:sz="4" w:space="0" w:color="auto"/>
              <w:bottom w:val="single" w:sz="4" w:space="0" w:color="auto"/>
              <w:right w:val="single" w:sz="4" w:space="0" w:color="auto"/>
            </w:tcBorders>
          </w:tcPr>
          <w:p w14:paraId="7F3B5F80" w14:textId="457F227C"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3CBBCAE" w14:textId="27C9877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A123527" w14:textId="5952C5E0"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78E0020" w14:textId="03D4D31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A76EC4" w14:textId="73567554"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B51364F" w14:textId="4335384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78B417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2DEE64" w14:textId="445AD70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DC_1A-18A-42A_n257H</w:t>
            </w:r>
          </w:p>
        </w:tc>
        <w:tc>
          <w:tcPr>
            <w:tcW w:w="1054" w:type="dxa"/>
            <w:tcBorders>
              <w:top w:val="single" w:sz="4" w:space="0" w:color="auto"/>
              <w:left w:val="single" w:sz="4" w:space="0" w:color="auto"/>
              <w:bottom w:val="single" w:sz="4" w:space="0" w:color="auto"/>
              <w:right w:val="single" w:sz="4" w:space="0" w:color="auto"/>
            </w:tcBorders>
          </w:tcPr>
          <w:p w14:paraId="441F5A07" w14:textId="6BF82A37"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1CDA75F" w14:textId="52A7D75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99A9F68" w14:textId="577DFA0A"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BE245F4" w14:textId="30694E0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2A28512" w14:textId="6ACD441D"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D7DECD" w14:textId="3BBD33D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C3C87D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3EF8715" w14:textId="6934D61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DC_1A-18A-42A_n257I</w:t>
            </w:r>
          </w:p>
        </w:tc>
        <w:tc>
          <w:tcPr>
            <w:tcW w:w="1054" w:type="dxa"/>
            <w:tcBorders>
              <w:top w:val="single" w:sz="4" w:space="0" w:color="auto"/>
              <w:left w:val="single" w:sz="4" w:space="0" w:color="auto"/>
              <w:bottom w:val="single" w:sz="4" w:space="0" w:color="auto"/>
              <w:right w:val="single" w:sz="4" w:space="0" w:color="auto"/>
            </w:tcBorders>
          </w:tcPr>
          <w:p w14:paraId="571E170E" w14:textId="2B06222C"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867598A" w14:textId="6F3F18F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FE2DAB9" w14:textId="16EE3F68"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CEDD202" w14:textId="31C6C3A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9E78A8" w14:textId="2260C8F7"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87AE75" w14:textId="744997F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459E11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EC82DFF" w14:textId="171CAA6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DC_1A-18A-42A_n257J</w:t>
            </w:r>
          </w:p>
        </w:tc>
        <w:tc>
          <w:tcPr>
            <w:tcW w:w="1054" w:type="dxa"/>
            <w:tcBorders>
              <w:top w:val="single" w:sz="4" w:space="0" w:color="auto"/>
              <w:left w:val="single" w:sz="4" w:space="0" w:color="auto"/>
              <w:bottom w:val="single" w:sz="4" w:space="0" w:color="auto"/>
              <w:right w:val="single" w:sz="4" w:space="0" w:color="auto"/>
            </w:tcBorders>
          </w:tcPr>
          <w:p w14:paraId="70995FBC" w14:textId="41C2586F"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6FA8FCE" w14:textId="4921D20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56BA9E1" w14:textId="4D03303A"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E60E09F" w14:textId="2BB7FAC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5962354" w14:textId="06CDE79C"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D6391D" w14:textId="1449769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F2FB33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FDFB83" w14:textId="03FA4C4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DC_1A-18A-42A_n257K</w:t>
            </w:r>
          </w:p>
        </w:tc>
        <w:tc>
          <w:tcPr>
            <w:tcW w:w="1054" w:type="dxa"/>
            <w:tcBorders>
              <w:top w:val="single" w:sz="4" w:space="0" w:color="auto"/>
              <w:left w:val="single" w:sz="4" w:space="0" w:color="auto"/>
              <w:bottom w:val="single" w:sz="4" w:space="0" w:color="auto"/>
              <w:right w:val="single" w:sz="4" w:space="0" w:color="auto"/>
            </w:tcBorders>
          </w:tcPr>
          <w:p w14:paraId="10A69DEB" w14:textId="344CDB5E"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05053A" w14:textId="3A94F11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2A67F80" w14:textId="0E5E0ACC"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8762DE3" w14:textId="5F6B3C4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CB35E1" w14:textId="08944CE0"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DEDF77" w14:textId="47B41A5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2BF9CD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B24895" w14:textId="7BEFE62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DC_1A-18A-42A_n257L</w:t>
            </w:r>
          </w:p>
        </w:tc>
        <w:tc>
          <w:tcPr>
            <w:tcW w:w="1054" w:type="dxa"/>
            <w:tcBorders>
              <w:top w:val="single" w:sz="4" w:space="0" w:color="auto"/>
              <w:left w:val="single" w:sz="4" w:space="0" w:color="auto"/>
              <w:bottom w:val="single" w:sz="4" w:space="0" w:color="auto"/>
              <w:right w:val="single" w:sz="4" w:space="0" w:color="auto"/>
            </w:tcBorders>
          </w:tcPr>
          <w:p w14:paraId="6E9765DA" w14:textId="3D5D330B"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12B4159" w14:textId="1A26FE6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376D590" w14:textId="48D0F2E6"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0EBD42B" w14:textId="749E25B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37742D" w14:textId="4401EF7D"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70B43F" w14:textId="6608126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AEA4A0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B79BBEA" w14:textId="7926C1A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DC_1A-18A-42A_n257M</w:t>
            </w:r>
          </w:p>
        </w:tc>
        <w:tc>
          <w:tcPr>
            <w:tcW w:w="1054" w:type="dxa"/>
            <w:tcBorders>
              <w:top w:val="single" w:sz="4" w:space="0" w:color="auto"/>
              <w:left w:val="single" w:sz="4" w:space="0" w:color="auto"/>
              <w:bottom w:val="single" w:sz="4" w:space="0" w:color="auto"/>
              <w:right w:val="single" w:sz="4" w:space="0" w:color="auto"/>
            </w:tcBorders>
          </w:tcPr>
          <w:p w14:paraId="182ADAAC" w14:textId="5EDF74E9"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F13CA15" w14:textId="6326FF3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53F9BD2" w14:textId="77777777" w:rsidR="003D2B62" w:rsidRDefault="003D2B62" w:rsidP="003D2B62">
            <w:pPr>
              <w:pStyle w:val="TAL"/>
              <w:rPr>
                <w:rFonts w:cs="Arial"/>
                <w:sz w:val="16"/>
                <w:szCs w:val="16"/>
                <w:lang w:eastAsia="ja-JP"/>
              </w:rPr>
            </w:pPr>
            <w:r>
              <w:rPr>
                <w:rFonts w:cs="Arial"/>
                <w:sz w:val="16"/>
                <w:szCs w:val="16"/>
                <w:lang w:eastAsia="ja-JP"/>
              </w:rPr>
              <w:t>37.716-31-11: R4-1812752</w:t>
            </w:r>
          </w:p>
          <w:p w14:paraId="753C5A0C" w14:textId="3449B34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7577712" w14:textId="08C6A99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7FB8FD" w14:textId="4C45D2A9"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E8BEBD" w14:textId="2F3C5BC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F85189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7467971" w14:textId="700E53E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DC_1A-18A-42C_n257A</w:t>
            </w:r>
          </w:p>
        </w:tc>
        <w:tc>
          <w:tcPr>
            <w:tcW w:w="1054" w:type="dxa"/>
            <w:tcBorders>
              <w:top w:val="single" w:sz="4" w:space="0" w:color="auto"/>
              <w:left w:val="single" w:sz="4" w:space="0" w:color="auto"/>
              <w:bottom w:val="single" w:sz="4" w:space="0" w:color="auto"/>
              <w:right w:val="single" w:sz="4" w:space="0" w:color="auto"/>
            </w:tcBorders>
          </w:tcPr>
          <w:p w14:paraId="25ADBA72" w14:textId="70B63523"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D66B74" w14:textId="7A48C32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A6EE15E" w14:textId="77777777" w:rsidR="003D2B62" w:rsidRDefault="003D2B62" w:rsidP="003D2B62">
            <w:pPr>
              <w:pStyle w:val="TAL"/>
              <w:rPr>
                <w:rFonts w:cs="Arial"/>
                <w:sz w:val="16"/>
                <w:szCs w:val="16"/>
                <w:lang w:eastAsia="ja-JP"/>
              </w:rPr>
            </w:pPr>
            <w:r>
              <w:rPr>
                <w:rFonts w:cs="Arial"/>
                <w:sz w:val="16"/>
                <w:szCs w:val="16"/>
                <w:lang w:eastAsia="ja-JP"/>
              </w:rPr>
              <w:t>37.716-31-11: R4-1812752</w:t>
            </w:r>
          </w:p>
          <w:p w14:paraId="00E4F1EC" w14:textId="5AC8865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A21A7B9" w14:textId="3A6EAD5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82C5EDE" w14:textId="3EA3944C"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94036DA" w14:textId="627793C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4F3105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A6D87C" w14:textId="4BC787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w:t>
            </w:r>
            <w:r w:rsidRPr="0079359E">
              <w:rPr>
                <w:rFonts w:ascii="Arial" w:eastAsia="Malgun Gothic" w:hAnsi="Arial" w:cs="Arial" w:hint="eastAsia"/>
                <w:sz w:val="16"/>
                <w:szCs w:val="16"/>
                <w:lang w:eastAsia="ko-KR"/>
              </w:rPr>
              <w:t>D</w:t>
            </w:r>
          </w:p>
        </w:tc>
        <w:tc>
          <w:tcPr>
            <w:tcW w:w="1054" w:type="dxa"/>
            <w:tcBorders>
              <w:top w:val="single" w:sz="4" w:space="0" w:color="auto"/>
              <w:left w:val="single" w:sz="4" w:space="0" w:color="auto"/>
              <w:bottom w:val="single" w:sz="4" w:space="0" w:color="auto"/>
              <w:right w:val="single" w:sz="4" w:space="0" w:color="auto"/>
            </w:tcBorders>
          </w:tcPr>
          <w:p w14:paraId="18CBCDA3" w14:textId="40B6FF51"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D9CAFB8" w14:textId="4EF418B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F0E06F3" w14:textId="130343A4"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82D81B4" w14:textId="2698E99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4D59FAC" w14:textId="6B8DA05C"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25B55B0" w14:textId="7BCFC20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597282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1EF09A" w14:textId="12EC923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DC_1A-18A-42C_n257E</w:t>
            </w:r>
          </w:p>
        </w:tc>
        <w:tc>
          <w:tcPr>
            <w:tcW w:w="1054" w:type="dxa"/>
            <w:tcBorders>
              <w:top w:val="single" w:sz="4" w:space="0" w:color="auto"/>
              <w:left w:val="single" w:sz="4" w:space="0" w:color="auto"/>
              <w:bottom w:val="single" w:sz="4" w:space="0" w:color="auto"/>
              <w:right w:val="single" w:sz="4" w:space="0" w:color="auto"/>
            </w:tcBorders>
          </w:tcPr>
          <w:p w14:paraId="210111CC" w14:textId="18B1782F"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1148E62" w14:textId="0414B95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CA7262F" w14:textId="7F469522"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370B815" w14:textId="398B072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52E3C1" w14:textId="4CC98ABD"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F8530E" w14:textId="59FDCF5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82FCA9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A0AA764" w14:textId="3C7B688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DC_1A-18A-42C_n257F</w:t>
            </w:r>
          </w:p>
        </w:tc>
        <w:tc>
          <w:tcPr>
            <w:tcW w:w="1054" w:type="dxa"/>
            <w:tcBorders>
              <w:top w:val="single" w:sz="4" w:space="0" w:color="auto"/>
              <w:left w:val="single" w:sz="4" w:space="0" w:color="auto"/>
              <w:bottom w:val="single" w:sz="4" w:space="0" w:color="auto"/>
              <w:right w:val="single" w:sz="4" w:space="0" w:color="auto"/>
            </w:tcBorders>
          </w:tcPr>
          <w:p w14:paraId="35C49AF2" w14:textId="6566F2CA"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78F3CE" w14:textId="5C15D73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B051702" w14:textId="77777777" w:rsidR="003D2B62" w:rsidRDefault="003D2B62" w:rsidP="003D2B62">
            <w:pPr>
              <w:pStyle w:val="TAL"/>
              <w:rPr>
                <w:rFonts w:cs="Arial"/>
                <w:sz w:val="16"/>
                <w:szCs w:val="16"/>
                <w:lang w:eastAsia="ja-JP"/>
              </w:rPr>
            </w:pPr>
            <w:r>
              <w:rPr>
                <w:rFonts w:cs="Arial"/>
                <w:sz w:val="16"/>
                <w:szCs w:val="16"/>
                <w:lang w:eastAsia="ja-JP"/>
              </w:rPr>
              <w:t>37.716-31-11: R4-1812752</w:t>
            </w:r>
          </w:p>
          <w:p w14:paraId="052E0107" w14:textId="7D50696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0EA1F31" w14:textId="7D64EBD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BB76BD" w14:textId="1EBF8D11"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C705A0" w14:textId="78CD9FA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AE45FD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F8BA74E" w14:textId="363E3EE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DC_1A-18A-42C_n257G</w:t>
            </w:r>
          </w:p>
        </w:tc>
        <w:tc>
          <w:tcPr>
            <w:tcW w:w="1054" w:type="dxa"/>
            <w:tcBorders>
              <w:top w:val="single" w:sz="4" w:space="0" w:color="auto"/>
              <w:left w:val="single" w:sz="4" w:space="0" w:color="auto"/>
              <w:bottom w:val="single" w:sz="4" w:space="0" w:color="auto"/>
              <w:right w:val="single" w:sz="4" w:space="0" w:color="auto"/>
            </w:tcBorders>
          </w:tcPr>
          <w:p w14:paraId="4B9E20DE" w14:textId="0CFF3447"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C5FD412" w14:textId="0A0F58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3576DD6" w14:textId="51D44026"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C1D8687" w14:textId="37DFD85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BED66F" w14:textId="758E3014"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356804" w14:textId="491B0B4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C69097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65D5BA2" w14:textId="649DE37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DC_1A-18A-42C_n257H</w:t>
            </w:r>
          </w:p>
        </w:tc>
        <w:tc>
          <w:tcPr>
            <w:tcW w:w="1054" w:type="dxa"/>
            <w:tcBorders>
              <w:top w:val="single" w:sz="4" w:space="0" w:color="auto"/>
              <w:left w:val="single" w:sz="4" w:space="0" w:color="auto"/>
              <w:bottom w:val="single" w:sz="4" w:space="0" w:color="auto"/>
              <w:right w:val="single" w:sz="4" w:space="0" w:color="auto"/>
            </w:tcBorders>
          </w:tcPr>
          <w:p w14:paraId="0691340A" w14:textId="182C2B2B"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B86237A" w14:textId="72F12C6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40BA982" w14:textId="56ADC2F3"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E729DD1" w14:textId="025BD06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1D409A" w14:textId="648EAF57"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3444071" w14:textId="06A68A3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B2FFAE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5A0FB7" w14:textId="6AB9FD4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DC_1A-18A-42C_n257I</w:t>
            </w:r>
          </w:p>
        </w:tc>
        <w:tc>
          <w:tcPr>
            <w:tcW w:w="1054" w:type="dxa"/>
            <w:tcBorders>
              <w:top w:val="single" w:sz="4" w:space="0" w:color="auto"/>
              <w:left w:val="single" w:sz="4" w:space="0" w:color="auto"/>
              <w:bottom w:val="single" w:sz="4" w:space="0" w:color="auto"/>
              <w:right w:val="single" w:sz="4" w:space="0" w:color="auto"/>
            </w:tcBorders>
          </w:tcPr>
          <w:p w14:paraId="3519B640" w14:textId="7C36B348"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67175C4" w14:textId="5B8BC6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9BFA2BD" w14:textId="631CD99D"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7D311E4" w14:textId="580AAEB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621A84" w14:textId="2B151B30"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A006C2" w14:textId="1C41863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061D6E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F1CBC5C" w14:textId="147DBB7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DC_1A-18A-42C_n257J</w:t>
            </w:r>
          </w:p>
        </w:tc>
        <w:tc>
          <w:tcPr>
            <w:tcW w:w="1054" w:type="dxa"/>
            <w:tcBorders>
              <w:top w:val="single" w:sz="4" w:space="0" w:color="auto"/>
              <w:left w:val="single" w:sz="4" w:space="0" w:color="auto"/>
              <w:bottom w:val="single" w:sz="4" w:space="0" w:color="auto"/>
              <w:right w:val="single" w:sz="4" w:space="0" w:color="auto"/>
            </w:tcBorders>
          </w:tcPr>
          <w:p w14:paraId="3C730ECE" w14:textId="368DF836"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0BD891" w14:textId="30C1561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2800373" w14:textId="64D5471B"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4112547" w14:textId="278AF5F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0CFC7BE" w14:textId="73D11D85"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E2EB1A4" w14:textId="18362DC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C83E64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BF789C" w14:textId="2B26AB7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DC_1A-18A-42C_n257K</w:t>
            </w:r>
          </w:p>
        </w:tc>
        <w:tc>
          <w:tcPr>
            <w:tcW w:w="1054" w:type="dxa"/>
            <w:tcBorders>
              <w:top w:val="single" w:sz="4" w:space="0" w:color="auto"/>
              <w:left w:val="single" w:sz="4" w:space="0" w:color="auto"/>
              <w:bottom w:val="single" w:sz="4" w:space="0" w:color="auto"/>
              <w:right w:val="single" w:sz="4" w:space="0" w:color="auto"/>
            </w:tcBorders>
          </w:tcPr>
          <w:p w14:paraId="0482C2A1" w14:textId="058C6F24"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77158AE" w14:textId="105D839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263DBE9" w14:textId="6515C64D"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BF8452D" w14:textId="1B03BFF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82866B" w14:textId="4D63024E"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6BA41F" w14:textId="708A090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FDDCF9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F032C2E" w14:textId="3B72510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DC_1A-18A-42C_n257L</w:t>
            </w:r>
          </w:p>
        </w:tc>
        <w:tc>
          <w:tcPr>
            <w:tcW w:w="1054" w:type="dxa"/>
            <w:tcBorders>
              <w:top w:val="single" w:sz="4" w:space="0" w:color="auto"/>
              <w:left w:val="single" w:sz="4" w:space="0" w:color="auto"/>
              <w:bottom w:val="single" w:sz="4" w:space="0" w:color="auto"/>
              <w:right w:val="single" w:sz="4" w:space="0" w:color="auto"/>
            </w:tcBorders>
          </w:tcPr>
          <w:p w14:paraId="57C29B4E" w14:textId="2B9BBD68"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FCCDAD2" w14:textId="6106894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0F3A22C" w14:textId="0F655C9B"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DA163CD" w14:textId="4A8DDD9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7E85F1" w14:textId="71C157BB"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7E5398E" w14:textId="68697A2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C4B524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7F7BCB" w14:textId="609F9A3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DC_1A-18A-42C_n257M</w:t>
            </w:r>
          </w:p>
        </w:tc>
        <w:tc>
          <w:tcPr>
            <w:tcW w:w="1054" w:type="dxa"/>
            <w:tcBorders>
              <w:top w:val="single" w:sz="4" w:space="0" w:color="auto"/>
              <w:left w:val="single" w:sz="4" w:space="0" w:color="auto"/>
              <w:bottom w:val="single" w:sz="4" w:space="0" w:color="auto"/>
              <w:right w:val="single" w:sz="4" w:space="0" w:color="auto"/>
            </w:tcBorders>
          </w:tcPr>
          <w:p w14:paraId="71BD1E51" w14:textId="65ED4EC8"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F410820" w14:textId="7FD39B8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0E9D2FE" w14:textId="77777777" w:rsidR="003D2B62" w:rsidRDefault="003D2B62" w:rsidP="003D2B62">
            <w:pPr>
              <w:pStyle w:val="TAL"/>
              <w:rPr>
                <w:rFonts w:cs="Arial"/>
                <w:sz w:val="16"/>
                <w:szCs w:val="16"/>
                <w:lang w:eastAsia="ja-JP"/>
              </w:rPr>
            </w:pPr>
            <w:r>
              <w:rPr>
                <w:rFonts w:cs="Arial"/>
                <w:sz w:val="16"/>
                <w:szCs w:val="16"/>
                <w:lang w:eastAsia="ja-JP"/>
              </w:rPr>
              <w:t>37.716-31-11: R4-1812752</w:t>
            </w:r>
          </w:p>
          <w:p w14:paraId="7CE1B9D1" w14:textId="755023E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AA2936A" w14:textId="1F1D4CD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FE3986" w14:textId="05A67BBF"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8F1B8CD" w14:textId="7ACF58D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1915D9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DFD62F9" w14:textId="40C0A9B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A-18A-42A_n257A</w:t>
            </w:r>
          </w:p>
        </w:tc>
        <w:tc>
          <w:tcPr>
            <w:tcW w:w="1054" w:type="dxa"/>
            <w:tcBorders>
              <w:top w:val="single" w:sz="4" w:space="0" w:color="auto"/>
              <w:left w:val="single" w:sz="4" w:space="0" w:color="auto"/>
              <w:bottom w:val="single" w:sz="4" w:space="0" w:color="auto"/>
              <w:right w:val="single" w:sz="4" w:space="0" w:color="auto"/>
            </w:tcBorders>
          </w:tcPr>
          <w:p w14:paraId="0CCAD89B" w14:textId="3A3CE532"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CE4663C" w14:textId="23B5AD7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E7F2A25" w14:textId="77777777" w:rsidR="003D2B62" w:rsidRDefault="003D2B62" w:rsidP="003D2B62">
            <w:pPr>
              <w:pStyle w:val="TAL"/>
              <w:rPr>
                <w:rFonts w:cs="Arial"/>
                <w:sz w:val="16"/>
                <w:szCs w:val="16"/>
                <w:lang w:eastAsia="ja-JP"/>
              </w:rPr>
            </w:pPr>
            <w:r>
              <w:rPr>
                <w:rFonts w:cs="Arial"/>
                <w:sz w:val="16"/>
                <w:szCs w:val="16"/>
                <w:lang w:eastAsia="ja-JP"/>
              </w:rPr>
              <w:t>37.716-31-11: R4-1812753</w:t>
            </w:r>
          </w:p>
          <w:p w14:paraId="4132E0EA" w14:textId="0F80886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7EB5808" w14:textId="041CF11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9D21BD" w14:textId="1FA26282"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245302" w14:textId="320E1FE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3B03D3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4BD28B" w14:textId="3B2A471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w:t>
            </w:r>
            <w:r w:rsidRPr="0079359E">
              <w:rPr>
                <w:rFonts w:ascii="Arial" w:eastAsia="Malgun Gothic" w:hAnsi="Arial" w:cs="Arial" w:hint="eastAsia"/>
                <w:sz w:val="16"/>
                <w:szCs w:val="16"/>
                <w:lang w:eastAsia="ko-KR"/>
              </w:rPr>
              <w:t>D</w:t>
            </w:r>
          </w:p>
        </w:tc>
        <w:tc>
          <w:tcPr>
            <w:tcW w:w="1054" w:type="dxa"/>
            <w:tcBorders>
              <w:top w:val="single" w:sz="4" w:space="0" w:color="auto"/>
              <w:left w:val="single" w:sz="4" w:space="0" w:color="auto"/>
              <w:bottom w:val="single" w:sz="4" w:space="0" w:color="auto"/>
              <w:right w:val="single" w:sz="4" w:space="0" w:color="auto"/>
            </w:tcBorders>
          </w:tcPr>
          <w:p w14:paraId="16D8E348" w14:textId="5FF55C52"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9941142" w14:textId="1B3FD9D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066CB1F" w14:textId="3E9E579D"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28B3C4D" w14:textId="0A631EF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954039" w14:textId="1895D8BD"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CD93EB" w14:textId="0D3AC4C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30636C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0A3E07" w14:textId="40707AB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A-18A-42A_n257E</w:t>
            </w:r>
          </w:p>
        </w:tc>
        <w:tc>
          <w:tcPr>
            <w:tcW w:w="1054" w:type="dxa"/>
            <w:tcBorders>
              <w:top w:val="single" w:sz="4" w:space="0" w:color="auto"/>
              <w:left w:val="single" w:sz="4" w:space="0" w:color="auto"/>
              <w:bottom w:val="single" w:sz="4" w:space="0" w:color="auto"/>
              <w:right w:val="single" w:sz="4" w:space="0" w:color="auto"/>
            </w:tcBorders>
          </w:tcPr>
          <w:p w14:paraId="19FA869C" w14:textId="361F7839"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B0AD016" w14:textId="0E07325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8DDA56C" w14:textId="5B93E971"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A1FFA5F" w14:textId="10A3FE5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7D4FC0F" w14:textId="29181291"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0D6945A" w14:textId="390D5D3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8032A9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0FC5EE" w14:textId="2C8651C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A-18A-42A_n257F</w:t>
            </w:r>
          </w:p>
        </w:tc>
        <w:tc>
          <w:tcPr>
            <w:tcW w:w="1054" w:type="dxa"/>
            <w:tcBorders>
              <w:top w:val="single" w:sz="4" w:space="0" w:color="auto"/>
              <w:left w:val="single" w:sz="4" w:space="0" w:color="auto"/>
              <w:bottom w:val="single" w:sz="4" w:space="0" w:color="auto"/>
              <w:right w:val="single" w:sz="4" w:space="0" w:color="auto"/>
            </w:tcBorders>
          </w:tcPr>
          <w:p w14:paraId="7D29143F" w14:textId="37FD090E"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FABE75" w14:textId="0CE4AE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0FDFC1C" w14:textId="77777777" w:rsidR="003D2B62" w:rsidRDefault="003D2B62" w:rsidP="003D2B62">
            <w:pPr>
              <w:pStyle w:val="TAL"/>
              <w:rPr>
                <w:rFonts w:cs="Arial"/>
                <w:sz w:val="16"/>
                <w:szCs w:val="16"/>
                <w:lang w:eastAsia="ja-JP"/>
              </w:rPr>
            </w:pPr>
            <w:r>
              <w:rPr>
                <w:rFonts w:cs="Arial"/>
                <w:sz w:val="16"/>
                <w:szCs w:val="16"/>
                <w:lang w:eastAsia="ja-JP"/>
              </w:rPr>
              <w:t>37.716-31-11: R4-1812753</w:t>
            </w:r>
          </w:p>
          <w:p w14:paraId="4D6954DC" w14:textId="3ABDA17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CE96B44" w14:textId="31B4DCE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C4E666" w14:textId="0B6ED274"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C79099" w14:textId="33FE7CC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54C72A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E48141" w14:textId="30D6CF8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A-18A-42A_n257G</w:t>
            </w:r>
          </w:p>
        </w:tc>
        <w:tc>
          <w:tcPr>
            <w:tcW w:w="1054" w:type="dxa"/>
            <w:tcBorders>
              <w:top w:val="single" w:sz="4" w:space="0" w:color="auto"/>
              <w:left w:val="single" w:sz="4" w:space="0" w:color="auto"/>
              <w:bottom w:val="single" w:sz="4" w:space="0" w:color="auto"/>
              <w:right w:val="single" w:sz="4" w:space="0" w:color="auto"/>
            </w:tcBorders>
          </w:tcPr>
          <w:p w14:paraId="733F98DD" w14:textId="3BE5231F"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9D858F5" w14:textId="57E392B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BD9A6D1" w14:textId="546F71DC"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7E16469" w14:textId="4D6756D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D5EABB" w14:textId="666AD47D"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59AF8ED" w14:textId="0753439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31583E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939C80" w14:textId="3B7204B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A-18A-42A_n257H</w:t>
            </w:r>
          </w:p>
        </w:tc>
        <w:tc>
          <w:tcPr>
            <w:tcW w:w="1054" w:type="dxa"/>
            <w:tcBorders>
              <w:top w:val="single" w:sz="4" w:space="0" w:color="auto"/>
              <w:left w:val="single" w:sz="4" w:space="0" w:color="auto"/>
              <w:bottom w:val="single" w:sz="4" w:space="0" w:color="auto"/>
              <w:right w:val="single" w:sz="4" w:space="0" w:color="auto"/>
            </w:tcBorders>
          </w:tcPr>
          <w:p w14:paraId="47E7CB58" w14:textId="202BCB7B"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270B794" w14:textId="089E97F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93F5C9D" w14:textId="526FEEA5"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ED0E78C" w14:textId="65C4158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4FD101" w14:textId="1E256EFB"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41209FA" w14:textId="5B96A1D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FC7173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AB8B05" w14:textId="63D14D6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A-18A-42A_n257I</w:t>
            </w:r>
          </w:p>
        </w:tc>
        <w:tc>
          <w:tcPr>
            <w:tcW w:w="1054" w:type="dxa"/>
            <w:tcBorders>
              <w:top w:val="single" w:sz="4" w:space="0" w:color="auto"/>
              <w:left w:val="single" w:sz="4" w:space="0" w:color="auto"/>
              <w:bottom w:val="single" w:sz="4" w:space="0" w:color="auto"/>
              <w:right w:val="single" w:sz="4" w:space="0" w:color="auto"/>
            </w:tcBorders>
          </w:tcPr>
          <w:p w14:paraId="5E013760" w14:textId="6F932E66"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FB641AD" w14:textId="651655D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E0287F4" w14:textId="2B231519"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2266A18" w14:textId="779EF09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C0D504" w14:textId="53DDF374"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B8BA11" w14:textId="5B31419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15595F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C638E13" w14:textId="6B66897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A-18A-42A_n257J</w:t>
            </w:r>
          </w:p>
        </w:tc>
        <w:tc>
          <w:tcPr>
            <w:tcW w:w="1054" w:type="dxa"/>
            <w:tcBorders>
              <w:top w:val="single" w:sz="4" w:space="0" w:color="auto"/>
              <w:left w:val="single" w:sz="4" w:space="0" w:color="auto"/>
              <w:bottom w:val="single" w:sz="4" w:space="0" w:color="auto"/>
              <w:right w:val="single" w:sz="4" w:space="0" w:color="auto"/>
            </w:tcBorders>
          </w:tcPr>
          <w:p w14:paraId="524E5208" w14:textId="57B422D9"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ADE2A9" w14:textId="672DF50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6DD3A7F" w14:textId="7BED1BCC"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019F075" w14:textId="18575F8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2A7592" w14:textId="7663B44A"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ED3D4D" w14:textId="457EAB1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E2A742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254AE9" w14:textId="3DB7182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A-18A-42A_n257K</w:t>
            </w:r>
          </w:p>
        </w:tc>
        <w:tc>
          <w:tcPr>
            <w:tcW w:w="1054" w:type="dxa"/>
            <w:tcBorders>
              <w:top w:val="single" w:sz="4" w:space="0" w:color="auto"/>
              <w:left w:val="single" w:sz="4" w:space="0" w:color="auto"/>
              <w:bottom w:val="single" w:sz="4" w:space="0" w:color="auto"/>
              <w:right w:val="single" w:sz="4" w:space="0" w:color="auto"/>
            </w:tcBorders>
          </w:tcPr>
          <w:p w14:paraId="71B79061" w14:textId="34270A5B"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A2ABADF" w14:textId="274B923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44FCA90" w14:textId="52505865"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41AD014" w14:textId="65507DC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AD59F8" w14:textId="61DFB2BE"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615C9B" w14:textId="2DE5D79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E8A830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F4E30D" w14:textId="42D1C34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A-18A-42A_n257L</w:t>
            </w:r>
          </w:p>
        </w:tc>
        <w:tc>
          <w:tcPr>
            <w:tcW w:w="1054" w:type="dxa"/>
            <w:tcBorders>
              <w:top w:val="single" w:sz="4" w:space="0" w:color="auto"/>
              <w:left w:val="single" w:sz="4" w:space="0" w:color="auto"/>
              <w:bottom w:val="single" w:sz="4" w:space="0" w:color="auto"/>
              <w:right w:val="single" w:sz="4" w:space="0" w:color="auto"/>
            </w:tcBorders>
          </w:tcPr>
          <w:p w14:paraId="3CB734E0" w14:textId="043DD19E"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B745655" w14:textId="264847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920D65E" w14:textId="6F5BFB1F"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BCCA5AC" w14:textId="635A893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FC82F1" w14:textId="68A0197F"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3807A8" w14:textId="43B8067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85C98D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E39566" w14:textId="0361367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A-18A-42A_n257M</w:t>
            </w:r>
          </w:p>
        </w:tc>
        <w:tc>
          <w:tcPr>
            <w:tcW w:w="1054" w:type="dxa"/>
            <w:tcBorders>
              <w:top w:val="single" w:sz="4" w:space="0" w:color="auto"/>
              <w:left w:val="single" w:sz="4" w:space="0" w:color="auto"/>
              <w:bottom w:val="single" w:sz="4" w:space="0" w:color="auto"/>
              <w:right w:val="single" w:sz="4" w:space="0" w:color="auto"/>
            </w:tcBorders>
          </w:tcPr>
          <w:p w14:paraId="3AE73402" w14:textId="4374624E"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C31548" w14:textId="7456731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7E7AC78" w14:textId="77777777" w:rsidR="003D2B62" w:rsidRDefault="003D2B62" w:rsidP="003D2B62">
            <w:pPr>
              <w:pStyle w:val="TAL"/>
              <w:rPr>
                <w:rFonts w:cs="Arial"/>
                <w:sz w:val="16"/>
                <w:szCs w:val="16"/>
                <w:lang w:eastAsia="ja-JP"/>
              </w:rPr>
            </w:pPr>
            <w:r>
              <w:rPr>
                <w:rFonts w:cs="Arial"/>
                <w:sz w:val="16"/>
                <w:szCs w:val="16"/>
                <w:lang w:eastAsia="ja-JP"/>
              </w:rPr>
              <w:t>37.716-31-11: R4-1812753</w:t>
            </w:r>
          </w:p>
          <w:p w14:paraId="21143BDB" w14:textId="2DD03C7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0490C17" w14:textId="029C471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61856E" w14:textId="35C7C7C5"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4893D9" w14:textId="7A52495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1A26E4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E867F2" w14:textId="2F6D7A4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DC_3A-18A-42C_n257A</w:t>
            </w:r>
          </w:p>
        </w:tc>
        <w:tc>
          <w:tcPr>
            <w:tcW w:w="1054" w:type="dxa"/>
            <w:tcBorders>
              <w:top w:val="single" w:sz="4" w:space="0" w:color="auto"/>
              <w:left w:val="single" w:sz="4" w:space="0" w:color="auto"/>
              <w:bottom w:val="single" w:sz="4" w:space="0" w:color="auto"/>
              <w:right w:val="single" w:sz="4" w:space="0" w:color="auto"/>
            </w:tcBorders>
          </w:tcPr>
          <w:p w14:paraId="0DE876EC" w14:textId="15F9B404"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A270491" w14:textId="43EC653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1E2D1FF" w14:textId="77777777" w:rsidR="003D2B62" w:rsidRDefault="003D2B62" w:rsidP="003D2B62">
            <w:pPr>
              <w:pStyle w:val="TAL"/>
              <w:rPr>
                <w:rFonts w:cs="Arial"/>
                <w:sz w:val="16"/>
                <w:szCs w:val="16"/>
                <w:lang w:eastAsia="ja-JP"/>
              </w:rPr>
            </w:pPr>
            <w:r>
              <w:rPr>
                <w:rFonts w:cs="Arial"/>
                <w:sz w:val="16"/>
                <w:szCs w:val="16"/>
                <w:lang w:eastAsia="ja-JP"/>
              </w:rPr>
              <w:t>37.716-31-11: R4-1812753</w:t>
            </w:r>
          </w:p>
          <w:p w14:paraId="35E6F76F" w14:textId="659EE40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8AF1F1C" w14:textId="43F0CC0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1496171" w14:textId="73BD50D2"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2C1806" w14:textId="2FDCDA5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70B98A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E52F500" w14:textId="62EAE95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w:t>
            </w:r>
            <w:r w:rsidRPr="0079359E">
              <w:rPr>
                <w:rFonts w:ascii="Arial" w:eastAsia="Malgun Gothic" w:hAnsi="Arial" w:cs="Arial" w:hint="eastAsia"/>
                <w:sz w:val="16"/>
                <w:szCs w:val="16"/>
                <w:lang w:eastAsia="ko-KR"/>
              </w:rPr>
              <w:t>D</w:t>
            </w:r>
          </w:p>
        </w:tc>
        <w:tc>
          <w:tcPr>
            <w:tcW w:w="1054" w:type="dxa"/>
            <w:tcBorders>
              <w:top w:val="single" w:sz="4" w:space="0" w:color="auto"/>
              <w:left w:val="single" w:sz="4" w:space="0" w:color="auto"/>
              <w:bottom w:val="single" w:sz="4" w:space="0" w:color="auto"/>
              <w:right w:val="single" w:sz="4" w:space="0" w:color="auto"/>
            </w:tcBorders>
          </w:tcPr>
          <w:p w14:paraId="2F8DEACD" w14:textId="6906D026"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75803A" w14:textId="7184C42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0C53565" w14:textId="36BDCBB3"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89E3523" w14:textId="580C430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696A8F" w14:textId="686EF412"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F29F0E6" w14:textId="40355A6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8026A5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0793279" w14:textId="2FB6628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DC_3A-18A-42C_n257E</w:t>
            </w:r>
          </w:p>
        </w:tc>
        <w:tc>
          <w:tcPr>
            <w:tcW w:w="1054" w:type="dxa"/>
            <w:tcBorders>
              <w:top w:val="single" w:sz="4" w:space="0" w:color="auto"/>
              <w:left w:val="single" w:sz="4" w:space="0" w:color="auto"/>
              <w:bottom w:val="single" w:sz="4" w:space="0" w:color="auto"/>
              <w:right w:val="single" w:sz="4" w:space="0" w:color="auto"/>
            </w:tcBorders>
          </w:tcPr>
          <w:p w14:paraId="34921E9B" w14:textId="02EE7D22"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ACE132" w14:textId="046CFBC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748208A" w14:textId="2A3C5A2F"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515451F" w14:textId="03A6A67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097AD3" w14:textId="38C4319F"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2B9ABD9" w14:textId="741F3F1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95E566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B570EEC" w14:textId="13265A5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DC_3A-18A-42C_n257F</w:t>
            </w:r>
          </w:p>
        </w:tc>
        <w:tc>
          <w:tcPr>
            <w:tcW w:w="1054" w:type="dxa"/>
            <w:tcBorders>
              <w:top w:val="single" w:sz="4" w:space="0" w:color="auto"/>
              <w:left w:val="single" w:sz="4" w:space="0" w:color="auto"/>
              <w:bottom w:val="single" w:sz="4" w:space="0" w:color="auto"/>
              <w:right w:val="single" w:sz="4" w:space="0" w:color="auto"/>
            </w:tcBorders>
          </w:tcPr>
          <w:p w14:paraId="35E4493A" w14:textId="41643456"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1DA1994" w14:textId="07BA625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B9DAEF7" w14:textId="77777777" w:rsidR="003D2B62" w:rsidRDefault="003D2B62" w:rsidP="003D2B62">
            <w:pPr>
              <w:pStyle w:val="TAL"/>
              <w:rPr>
                <w:rFonts w:cs="Arial"/>
                <w:sz w:val="16"/>
                <w:szCs w:val="16"/>
                <w:lang w:eastAsia="ja-JP"/>
              </w:rPr>
            </w:pPr>
            <w:r>
              <w:rPr>
                <w:rFonts w:cs="Arial"/>
                <w:sz w:val="16"/>
                <w:szCs w:val="16"/>
                <w:lang w:eastAsia="ja-JP"/>
              </w:rPr>
              <w:t>37.716-31-11: R4-1812753</w:t>
            </w:r>
          </w:p>
          <w:p w14:paraId="7713FEA1" w14:textId="0B4E00D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51C6BB6" w14:textId="2DC108E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5CFD75" w14:textId="5EE9BF52"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745144" w14:textId="0054EE3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26994C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7D34A2" w14:textId="077C96F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DC_3A-18A-42C_n257G</w:t>
            </w:r>
          </w:p>
        </w:tc>
        <w:tc>
          <w:tcPr>
            <w:tcW w:w="1054" w:type="dxa"/>
            <w:tcBorders>
              <w:top w:val="single" w:sz="4" w:space="0" w:color="auto"/>
              <w:left w:val="single" w:sz="4" w:space="0" w:color="auto"/>
              <w:bottom w:val="single" w:sz="4" w:space="0" w:color="auto"/>
              <w:right w:val="single" w:sz="4" w:space="0" w:color="auto"/>
            </w:tcBorders>
          </w:tcPr>
          <w:p w14:paraId="545917A6" w14:textId="51B950CF"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ED0B40" w14:textId="7591990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8D58F2F" w14:textId="685C93D7"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3E2DE81" w14:textId="717ACBD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7EF24C" w14:textId="46D1C25C"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223C21" w14:textId="2B00D20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F5F6BE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9FCEB6" w14:textId="5ABC011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DC_3A-18A-42C_n257H</w:t>
            </w:r>
          </w:p>
        </w:tc>
        <w:tc>
          <w:tcPr>
            <w:tcW w:w="1054" w:type="dxa"/>
            <w:tcBorders>
              <w:top w:val="single" w:sz="4" w:space="0" w:color="auto"/>
              <w:left w:val="single" w:sz="4" w:space="0" w:color="auto"/>
              <w:bottom w:val="single" w:sz="4" w:space="0" w:color="auto"/>
              <w:right w:val="single" w:sz="4" w:space="0" w:color="auto"/>
            </w:tcBorders>
          </w:tcPr>
          <w:p w14:paraId="1FC9FD14" w14:textId="7981DC30"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2FE9D64" w14:textId="7DEF590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CE8D6DA" w14:textId="42A085FB"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B8734A6" w14:textId="2304EB9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FB9AC5" w14:textId="1BD0514D"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B6D68EE" w14:textId="25558D4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50F6FA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977B123" w14:textId="0C3B214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DC_3A-18A-42C_n257I</w:t>
            </w:r>
          </w:p>
        </w:tc>
        <w:tc>
          <w:tcPr>
            <w:tcW w:w="1054" w:type="dxa"/>
            <w:tcBorders>
              <w:top w:val="single" w:sz="4" w:space="0" w:color="auto"/>
              <w:left w:val="single" w:sz="4" w:space="0" w:color="auto"/>
              <w:bottom w:val="single" w:sz="4" w:space="0" w:color="auto"/>
              <w:right w:val="single" w:sz="4" w:space="0" w:color="auto"/>
            </w:tcBorders>
          </w:tcPr>
          <w:p w14:paraId="6FD3627B" w14:textId="5377E363"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B75EF90" w14:textId="2557136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67429ED" w14:textId="2340D716"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1792EEF" w14:textId="1A92C07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10A4564" w14:textId="1E764285"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14DA82" w14:textId="7B7A275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7F108D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DB44D9" w14:textId="24EC149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DC_3A-18A-42C_n257J</w:t>
            </w:r>
          </w:p>
        </w:tc>
        <w:tc>
          <w:tcPr>
            <w:tcW w:w="1054" w:type="dxa"/>
            <w:tcBorders>
              <w:top w:val="single" w:sz="4" w:space="0" w:color="auto"/>
              <w:left w:val="single" w:sz="4" w:space="0" w:color="auto"/>
              <w:bottom w:val="single" w:sz="4" w:space="0" w:color="auto"/>
              <w:right w:val="single" w:sz="4" w:space="0" w:color="auto"/>
            </w:tcBorders>
          </w:tcPr>
          <w:p w14:paraId="2EED09D5" w14:textId="0FDEB675"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69EF16A" w14:textId="6315CA3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AA062D3" w14:textId="098825DC"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5FC0108" w14:textId="671F16D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C07B95" w14:textId="46E9BC1F"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51B747" w14:textId="24B4DA8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6451FE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B1E618" w14:textId="54E5D53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DC_3A-18A-42C_n257K</w:t>
            </w:r>
          </w:p>
        </w:tc>
        <w:tc>
          <w:tcPr>
            <w:tcW w:w="1054" w:type="dxa"/>
            <w:tcBorders>
              <w:top w:val="single" w:sz="4" w:space="0" w:color="auto"/>
              <w:left w:val="single" w:sz="4" w:space="0" w:color="auto"/>
              <w:bottom w:val="single" w:sz="4" w:space="0" w:color="auto"/>
              <w:right w:val="single" w:sz="4" w:space="0" w:color="auto"/>
            </w:tcBorders>
          </w:tcPr>
          <w:p w14:paraId="1BD4EDFA" w14:textId="10312880"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BA5FB1" w14:textId="208A9D0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2F5FB44" w14:textId="47212B9C"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1B5441B" w14:textId="3E3C4D0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202A8EE" w14:textId="0D31581E"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B17AC99" w14:textId="7C6A09B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A4B49E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475BB2" w14:textId="655E72D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DC_3A-18A-42C_n257L</w:t>
            </w:r>
          </w:p>
        </w:tc>
        <w:tc>
          <w:tcPr>
            <w:tcW w:w="1054" w:type="dxa"/>
            <w:tcBorders>
              <w:top w:val="single" w:sz="4" w:space="0" w:color="auto"/>
              <w:left w:val="single" w:sz="4" w:space="0" w:color="auto"/>
              <w:bottom w:val="single" w:sz="4" w:space="0" w:color="auto"/>
              <w:right w:val="single" w:sz="4" w:space="0" w:color="auto"/>
            </w:tcBorders>
          </w:tcPr>
          <w:p w14:paraId="4195AA7C" w14:textId="73677E3C"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BA2367" w14:textId="2BB337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0ECDD6A" w14:textId="5E92CC79"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9F711C9" w14:textId="41161BE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672239D" w14:textId="6FDE3226"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CCFE7A" w14:textId="1066858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8D27D7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8B0782B" w14:textId="6E24966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DC_3A-18A-42C_n257M</w:t>
            </w:r>
          </w:p>
        </w:tc>
        <w:tc>
          <w:tcPr>
            <w:tcW w:w="1054" w:type="dxa"/>
            <w:tcBorders>
              <w:top w:val="single" w:sz="4" w:space="0" w:color="auto"/>
              <w:left w:val="single" w:sz="4" w:space="0" w:color="auto"/>
              <w:bottom w:val="single" w:sz="4" w:space="0" w:color="auto"/>
              <w:right w:val="single" w:sz="4" w:space="0" w:color="auto"/>
            </w:tcBorders>
          </w:tcPr>
          <w:p w14:paraId="24FEF0F3" w14:textId="0CAAA22C"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6E6055" w14:textId="05E52E2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A82FA0B" w14:textId="77777777" w:rsidR="003D2B62" w:rsidRDefault="003D2B62" w:rsidP="003D2B62">
            <w:pPr>
              <w:pStyle w:val="TAL"/>
              <w:rPr>
                <w:rFonts w:cs="Arial"/>
                <w:sz w:val="16"/>
                <w:szCs w:val="16"/>
                <w:lang w:eastAsia="ja-JP"/>
              </w:rPr>
            </w:pPr>
            <w:r>
              <w:rPr>
                <w:rFonts w:cs="Arial"/>
                <w:sz w:val="16"/>
                <w:szCs w:val="16"/>
                <w:lang w:eastAsia="ja-JP"/>
              </w:rPr>
              <w:t>37.716-31-11: R4-1812753</w:t>
            </w:r>
          </w:p>
          <w:p w14:paraId="1C7296B7" w14:textId="1DBF4BD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30CAB4A" w14:textId="0FD0862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143AA8" w14:textId="61D1B671"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B1B13C6" w14:textId="248249D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7F9291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B990DE" w14:textId="1CA9C6C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DC_1A-3A-41A_n257D</w:t>
            </w:r>
          </w:p>
        </w:tc>
        <w:tc>
          <w:tcPr>
            <w:tcW w:w="1054" w:type="dxa"/>
            <w:tcBorders>
              <w:top w:val="single" w:sz="4" w:space="0" w:color="auto"/>
              <w:left w:val="single" w:sz="4" w:space="0" w:color="auto"/>
              <w:bottom w:val="single" w:sz="4" w:space="0" w:color="auto"/>
              <w:right w:val="single" w:sz="4" w:space="0" w:color="auto"/>
            </w:tcBorders>
          </w:tcPr>
          <w:p w14:paraId="1BF769D8" w14:textId="383C547B"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DA44B19" w14:textId="7D81BA6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2E1F0CD" w14:textId="40BB1EC4" w:rsidR="003D2B62" w:rsidRDefault="003D2B62" w:rsidP="003D2B62">
            <w:pPr>
              <w:pStyle w:val="TAL"/>
              <w:rPr>
                <w:rFonts w:cs="Arial"/>
                <w:color w:val="000000"/>
                <w:sz w:val="16"/>
                <w:szCs w:val="16"/>
              </w:rPr>
            </w:pPr>
            <w:r w:rsidRPr="00A500B4">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0DF9F8B" w14:textId="4D30983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F884BE" w14:textId="4FB2FC97"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209406B" w14:textId="0031C67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1B00AD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B4786D3" w14:textId="699C64A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DC_1A-3A-41A_n257E</w:t>
            </w:r>
          </w:p>
        </w:tc>
        <w:tc>
          <w:tcPr>
            <w:tcW w:w="1054" w:type="dxa"/>
            <w:tcBorders>
              <w:top w:val="single" w:sz="4" w:space="0" w:color="auto"/>
              <w:left w:val="single" w:sz="4" w:space="0" w:color="auto"/>
              <w:bottom w:val="single" w:sz="4" w:space="0" w:color="auto"/>
              <w:right w:val="single" w:sz="4" w:space="0" w:color="auto"/>
            </w:tcBorders>
          </w:tcPr>
          <w:p w14:paraId="320C3627" w14:textId="2FCEE56A"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986466B" w14:textId="2F43DF9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F483EF4" w14:textId="659812C0" w:rsidR="003D2B62" w:rsidRDefault="003D2B62" w:rsidP="003D2B62">
            <w:pPr>
              <w:pStyle w:val="TAL"/>
              <w:rPr>
                <w:rFonts w:cs="Arial"/>
                <w:color w:val="000000"/>
                <w:sz w:val="16"/>
                <w:szCs w:val="16"/>
              </w:rPr>
            </w:pPr>
            <w:r w:rsidRPr="00A500B4">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1A3E671" w14:textId="5A8E8CC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7CC41B0" w14:textId="75E31608"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00BF19" w14:textId="0F4F951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8BF7A4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CBECA61" w14:textId="64C1F27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DC_1A-3A-41A_n257F</w:t>
            </w:r>
          </w:p>
        </w:tc>
        <w:tc>
          <w:tcPr>
            <w:tcW w:w="1054" w:type="dxa"/>
            <w:tcBorders>
              <w:top w:val="single" w:sz="4" w:space="0" w:color="auto"/>
              <w:left w:val="single" w:sz="4" w:space="0" w:color="auto"/>
              <w:bottom w:val="single" w:sz="4" w:space="0" w:color="auto"/>
              <w:right w:val="single" w:sz="4" w:space="0" w:color="auto"/>
            </w:tcBorders>
          </w:tcPr>
          <w:p w14:paraId="5E66BA10" w14:textId="7F7EC95D"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FCD4F3" w14:textId="3DFFFFB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ECD5AC2" w14:textId="77777777" w:rsidR="003D2B62" w:rsidRDefault="003D2B62" w:rsidP="003D2B62">
            <w:pPr>
              <w:pStyle w:val="TAL"/>
              <w:rPr>
                <w:rFonts w:cs="Arial"/>
                <w:sz w:val="16"/>
                <w:szCs w:val="16"/>
                <w:lang w:eastAsia="ja-JP"/>
              </w:rPr>
            </w:pPr>
            <w:r>
              <w:rPr>
                <w:rFonts w:cs="Arial"/>
                <w:sz w:val="16"/>
                <w:szCs w:val="16"/>
                <w:lang w:eastAsia="ja-JP"/>
              </w:rPr>
              <w:t>37.716-31-11: R4-1812754</w:t>
            </w:r>
          </w:p>
          <w:p w14:paraId="6F823FA6" w14:textId="371FB4A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2D0A72E" w14:textId="3DF0762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AA94DC" w14:textId="2B97EE05"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1D8D38" w14:textId="5258D09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8EF106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87313A" w14:textId="5654F31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DC_1A-3A-41A_n257G</w:t>
            </w:r>
          </w:p>
        </w:tc>
        <w:tc>
          <w:tcPr>
            <w:tcW w:w="1054" w:type="dxa"/>
            <w:tcBorders>
              <w:top w:val="single" w:sz="4" w:space="0" w:color="auto"/>
              <w:left w:val="single" w:sz="4" w:space="0" w:color="auto"/>
              <w:bottom w:val="single" w:sz="4" w:space="0" w:color="auto"/>
              <w:right w:val="single" w:sz="4" w:space="0" w:color="auto"/>
            </w:tcBorders>
          </w:tcPr>
          <w:p w14:paraId="15782A81" w14:textId="13FFAC7A"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E0365B0" w14:textId="528891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360EE13" w14:textId="16144FE1" w:rsidR="003D2B62" w:rsidRDefault="003D2B62" w:rsidP="003D2B62">
            <w:pPr>
              <w:pStyle w:val="TAL"/>
              <w:rPr>
                <w:rFonts w:cs="Arial"/>
                <w:color w:val="000000"/>
                <w:sz w:val="16"/>
                <w:szCs w:val="16"/>
              </w:rPr>
            </w:pPr>
            <w:r w:rsidRPr="00773F4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89A2046" w14:textId="570F529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D50150" w14:textId="6A1D1997"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A01269" w14:textId="297FA62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28BF05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9C54C8" w14:textId="3D905F6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DC_1A-3A-41A_n257H</w:t>
            </w:r>
          </w:p>
        </w:tc>
        <w:tc>
          <w:tcPr>
            <w:tcW w:w="1054" w:type="dxa"/>
            <w:tcBorders>
              <w:top w:val="single" w:sz="4" w:space="0" w:color="auto"/>
              <w:left w:val="single" w:sz="4" w:space="0" w:color="auto"/>
              <w:bottom w:val="single" w:sz="4" w:space="0" w:color="auto"/>
              <w:right w:val="single" w:sz="4" w:space="0" w:color="auto"/>
            </w:tcBorders>
          </w:tcPr>
          <w:p w14:paraId="306D5167" w14:textId="66A98AF3"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D8A09A" w14:textId="1144688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D961906" w14:textId="24493572" w:rsidR="003D2B62" w:rsidRDefault="003D2B62" w:rsidP="003D2B62">
            <w:pPr>
              <w:pStyle w:val="TAL"/>
              <w:rPr>
                <w:rFonts w:cs="Arial"/>
                <w:color w:val="000000"/>
                <w:sz w:val="16"/>
                <w:szCs w:val="16"/>
              </w:rPr>
            </w:pPr>
            <w:r w:rsidRPr="00773F4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24AD65F" w14:textId="4455AE5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0EB029" w14:textId="763A8AB0"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88F0D5" w14:textId="50C67C5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20BD4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E4306D3" w14:textId="0D0ACD4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DC_1A-3A-41A_n257I</w:t>
            </w:r>
          </w:p>
        </w:tc>
        <w:tc>
          <w:tcPr>
            <w:tcW w:w="1054" w:type="dxa"/>
            <w:tcBorders>
              <w:top w:val="single" w:sz="4" w:space="0" w:color="auto"/>
              <w:left w:val="single" w:sz="4" w:space="0" w:color="auto"/>
              <w:bottom w:val="single" w:sz="4" w:space="0" w:color="auto"/>
              <w:right w:val="single" w:sz="4" w:space="0" w:color="auto"/>
            </w:tcBorders>
          </w:tcPr>
          <w:p w14:paraId="5C699089" w14:textId="7271C6E6"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DAC756" w14:textId="11E868E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C1E19D6" w14:textId="27940D90" w:rsidR="003D2B62" w:rsidRDefault="003D2B62" w:rsidP="003D2B62">
            <w:pPr>
              <w:pStyle w:val="TAL"/>
              <w:rPr>
                <w:rFonts w:cs="Arial"/>
                <w:color w:val="000000"/>
                <w:sz w:val="16"/>
                <w:szCs w:val="16"/>
              </w:rPr>
            </w:pPr>
            <w:r w:rsidRPr="00773F4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9D220A7" w14:textId="09AA0ED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3B6E73" w14:textId="50228BB9"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C090C11" w14:textId="29B92FB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F8E63C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FCDD3DD" w14:textId="549759F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DC_1A-3A-41A_n257J</w:t>
            </w:r>
          </w:p>
        </w:tc>
        <w:tc>
          <w:tcPr>
            <w:tcW w:w="1054" w:type="dxa"/>
            <w:tcBorders>
              <w:top w:val="single" w:sz="4" w:space="0" w:color="auto"/>
              <w:left w:val="single" w:sz="4" w:space="0" w:color="auto"/>
              <w:bottom w:val="single" w:sz="4" w:space="0" w:color="auto"/>
              <w:right w:val="single" w:sz="4" w:space="0" w:color="auto"/>
            </w:tcBorders>
          </w:tcPr>
          <w:p w14:paraId="4645A62B" w14:textId="4D62E578"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9049436" w14:textId="660A01C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FB6DE98" w14:textId="75D91B29" w:rsidR="003D2B62" w:rsidRDefault="003D2B62" w:rsidP="003D2B62">
            <w:pPr>
              <w:pStyle w:val="TAL"/>
              <w:rPr>
                <w:rFonts w:cs="Arial"/>
                <w:color w:val="000000"/>
                <w:sz w:val="16"/>
                <w:szCs w:val="16"/>
              </w:rPr>
            </w:pPr>
            <w:r w:rsidRPr="00773F4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586342D" w14:textId="6758F61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8C7CB6" w14:textId="22502605"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992E34" w14:textId="5C9EF36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640802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6DDD0C4" w14:textId="538199F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DC_1A-3A-41A_n257K</w:t>
            </w:r>
          </w:p>
        </w:tc>
        <w:tc>
          <w:tcPr>
            <w:tcW w:w="1054" w:type="dxa"/>
            <w:tcBorders>
              <w:top w:val="single" w:sz="4" w:space="0" w:color="auto"/>
              <w:left w:val="single" w:sz="4" w:space="0" w:color="auto"/>
              <w:bottom w:val="single" w:sz="4" w:space="0" w:color="auto"/>
              <w:right w:val="single" w:sz="4" w:space="0" w:color="auto"/>
            </w:tcBorders>
          </w:tcPr>
          <w:p w14:paraId="169EDB67" w14:textId="2DFCA4FF"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753BCFB" w14:textId="5052A5A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285DCBA" w14:textId="24F3E989" w:rsidR="003D2B62" w:rsidRDefault="003D2B62" w:rsidP="003D2B62">
            <w:pPr>
              <w:pStyle w:val="TAL"/>
              <w:rPr>
                <w:rFonts w:cs="Arial"/>
                <w:color w:val="000000"/>
                <w:sz w:val="16"/>
                <w:szCs w:val="16"/>
              </w:rPr>
            </w:pPr>
            <w:r w:rsidRPr="00773F4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471827E" w14:textId="4C4EE20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A7FB16" w14:textId="69445B29"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4583045" w14:textId="08ABAB8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EFE9EA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A4FD21F" w14:textId="091A74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DC_1A-3A-41A_n257L</w:t>
            </w:r>
          </w:p>
        </w:tc>
        <w:tc>
          <w:tcPr>
            <w:tcW w:w="1054" w:type="dxa"/>
            <w:tcBorders>
              <w:top w:val="single" w:sz="4" w:space="0" w:color="auto"/>
              <w:left w:val="single" w:sz="4" w:space="0" w:color="auto"/>
              <w:bottom w:val="single" w:sz="4" w:space="0" w:color="auto"/>
              <w:right w:val="single" w:sz="4" w:space="0" w:color="auto"/>
            </w:tcBorders>
          </w:tcPr>
          <w:p w14:paraId="533CB339" w14:textId="570710CF"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AB461E1" w14:textId="451CBB8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51BDC37" w14:textId="3C52E724" w:rsidR="003D2B62" w:rsidRDefault="003D2B62" w:rsidP="003D2B62">
            <w:pPr>
              <w:pStyle w:val="TAL"/>
              <w:rPr>
                <w:rFonts w:cs="Arial"/>
                <w:color w:val="000000"/>
                <w:sz w:val="16"/>
                <w:szCs w:val="16"/>
              </w:rPr>
            </w:pPr>
            <w:r w:rsidRPr="00773F4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8DBFDE7" w14:textId="4F7000A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A84B2E" w14:textId="48721661"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558E965" w14:textId="7C1CE5D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180EAA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C17141" w14:textId="29B5E67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DC_1A-3A-41A_n257M</w:t>
            </w:r>
          </w:p>
        </w:tc>
        <w:tc>
          <w:tcPr>
            <w:tcW w:w="1054" w:type="dxa"/>
            <w:tcBorders>
              <w:top w:val="single" w:sz="4" w:space="0" w:color="auto"/>
              <w:left w:val="single" w:sz="4" w:space="0" w:color="auto"/>
              <w:bottom w:val="single" w:sz="4" w:space="0" w:color="auto"/>
              <w:right w:val="single" w:sz="4" w:space="0" w:color="auto"/>
            </w:tcBorders>
          </w:tcPr>
          <w:p w14:paraId="5D228EA6" w14:textId="425699F3"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1C74D73" w14:textId="0F5CE6C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661F48F" w14:textId="77777777" w:rsidR="003D2B62" w:rsidRDefault="003D2B62" w:rsidP="003D2B62">
            <w:pPr>
              <w:pStyle w:val="TAL"/>
              <w:rPr>
                <w:rFonts w:cs="Arial"/>
                <w:sz w:val="16"/>
                <w:szCs w:val="16"/>
                <w:lang w:eastAsia="ja-JP"/>
              </w:rPr>
            </w:pPr>
            <w:r>
              <w:rPr>
                <w:rFonts w:cs="Arial"/>
                <w:sz w:val="16"/>
                <w:szCs w:val="16"/>
                <w:lang w:eastAsia="ja-JP"/>
              </w:rPr>
              <w:t>37.716-31-11: R4-1812754</w:t>
            </w:r>
          </w:p>
          <w:p w14:paraId="25F2F1C5" w14:textId="06EFEAE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431E6DC" w14:textId="62E5486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726D06" w14:textId="0A13131D"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5CD569E" w14:textId="59DAC54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83A127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2119C6" w14:textId="06E382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69E689E8" w14:textId="6117FA36"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458656" w14:textId="6FE6D6A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D12F79B" w14:textId="77777777" w:rsidR="003D2B62" w:rsidRDefault="003D2B62" w:rsidP="003D2B62">
            <w:pPr>
              <w:pStyle w:val="TAL"/>
              <w:rPr>
                <w:rFonts w:cs="Arial"/>
                <w:sz w:val="16"/>
                <w:szCs w:val="16"/>
                <w:lang w:eastAsia="ja-JP"/>
              </w:rPr>
            </w:pPr>
            <w:r>
              <w:rPr>
                <w:rFonts w:cs="Arial"/>
                <w:sz w:val="16"/>
                <w:szCs w:val="16"/>
                <w:lang w:eastAsia="ja-JP"/>
              </w:rPr>
              <w:t>37.716-31-11: R4-1812754</w:t>
            </w:r>
          </w:p>
          <w:p w14:paraId="223F7127" w14:textId="1BB1D9C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6E4ABD3" w14:textId="5124B76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DA0A282" w14:textId="24AB38E2"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6871B95" w14:textId="01841D0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C388F2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EA13814" w14:textId="40D8D92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DC_1A-3A-41C_n257D</w:t>
            </w:r>
          </w:p>
        </w:tc>
        <w:tc>
          <w:tcPr>
            <w:tcW w:w="1054" w:type="dxa"/>
            <w:tcBorders>
              <w:top w:val="single" w:sz="4" w:space="0" w:color="auto"/>
              <w:left w:val="single" w:sz="4" w:space="0" w:color="auto"/>
              <w:bottom w:val="single" w:sz="4" w:space="0" w:color="auto"/>
              <w:right w:val="single" w:sz="4" w:space="0" w:color="auto"/>
            </w:tcBorders>
          </w:tcPr>
          <w:p w14:paraId="69F13692" w14:textId="5A0FB563"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5C7810A" w14:textId="27AE79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1AE3C18" w14:textId="537A16A9" w:rsidR="003D2B62" w:rsidRDefault="003D2B62" w:rsidP="003D2B62">
            <w:pPr>
              <w:pStyle w:val="TAL"/>
              <w:rPr>
                <w:rFonts w:cs="Arial"/>
                <w:color w:val="000000"/>
                <w:sz w:val="16"/>
                <w:szCs w:val="16"/>
              </w:rPr>
            </w:pPr>
            <w:r w:rsidRPr="00D36F7E">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44427EF" w14:textId="15F295A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5BCACAD" w14:textId="611B1043"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39532B" w14:textId="7AFA748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7972B8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22F2822" w14:textId="0D6E141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DC_1A-3A-41C_n257E</w:t>
            </w:r>
          </w:p>
        </w:tc>
        <w:tc>
          <w:tcPr>
            <w:tcW w:w="1054" w:type="dxa"/>
            <w:tcBorders>
              <w:top w:val="single" w:sz="4" w:space="0" w:color="auto"/>
              <w:left w:val="single" w:sz="4" w:space="0" w:color="auto"/>
              <w:bottom w:val="single" w:sz="4" w:space="0" w:color="auto"/>
              <w:right w:val="single" w:sz="4" w:space="0" w:color="auto"/>
            </w:tcBorders>
          </w:tcPr>
          <w:p w14:paraId="7623868D" w14:textId="530590B8"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BEDC622" w14:textId="178DBEE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BD6EA61" w14:textId="0DC42F48" w:rsidR="003D2B62" w:rsidRDefault="003D2B62" w:rsidP="003D2B62">
            <w:pPr>
              <w:pStyle w:val="TAL"/>
              <w:rPr>
                <w:rFonts w:cs="Arial"/>
                <w:color w:val="000000"/>
                <w:sz w:val="16"/>
                <w:szCs w:val="16"/>
              </w:rPr>
            </w:pPr>
            <w:r w:rsidRPr="00D36F7E">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EEA77E1" w14:textId="76B0C2E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0601A1" w14:textId="029F4B20"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5793FF2" w14:textId="4547EC6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D2F43F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1EE449" w14:textId="594E10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DC_1A-3A-41C_n257F</w:t>
            </w:r>
          </w:p>
        </w:tc>
        <w:tc>
          <w:tcPr>
            <w:tcW w:w="1054" w:type="dxa"/>
            <w:tcBorders>
              <w:top w:val="single" w:sz="4" w:space="0" w:color="auto"/>
              <w:left w:val="single" w:sz="4" w:space="0" w:color="auto"/>
              <w:bottom w:val="single" w:sz="4" w:space="0" w:color="auto"/>
              <w:right w:val="single" w:sz="4" w:space="0" w:color="auto"/>
            </w:tcBorders>
          </w:tcPr>
          <w:p w14:paraId="0E28BE48" w14:textId="22D60F15"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188A13" w14:textId="090D6FE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0FCE41E" w14:textId="77777777" w:rsidR="003D2B62" w:rsidRDefault="003D2B62" w:rsidP="003D2B62">
            <w:pPr>
              <w:pStyle w:val="TAL"/>
              <w:rPr>
                <w:rFonts w:cs="Arial"/>
                <w:sz w:val="16"/>
                <w:szCs w:val="16"/>
                <w:lang w:eastAsia="ja-JP"/>
              </w:rPr>
            </w:pPr>
            <w:r>
              <w:rPr>
                <w:rFonts w:cs="Arial"/>
                <w:sz w:val="16"/>
                <w:szCs w:val="16"/>
                <w:lang w:eastAsia="ja-JP"/>
              </w:rPr>
              <w:t>37.716-31-11: R4-1812754</w:t>
            </w:r>
          </w:p>
          <w:p w14:paraId="6475E466" w14:textId="50C7FC2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9C813AB" w14:textId="6A3B545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A74F34" w14:textId="2982A86E"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C964DB0" w14:textId="392F8EE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ECC718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CB82B82" w14:textId="042D828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DC_1A-3A-41C_n257G</w:t>
            </w:r>
          </w:p>
        </w:tc>
        <w:tc>
          <w:tcPr>
            <w:tcW w:w="1054" w:type="dxa"/>
            <w:tcBorders>
              <w:top w:val="single" w:sz="4" w:space="0" w:color="auto"/>
              <w:left w:val="single" w:sz="4" w:space="0" w:color="auto"/>
              <w:bottom w:val="single" w:sz="4" w:space="0" w:color="auto"/>
              <w:right w:val="single" w:sz="4" w:space="0" w:color="auto"/>
            </w:tcBorders>
          </w:tcPr>
          <w:p w14:paraId="6069D6EB" w14:textId="60F40C3D"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766D427" w14:textId="0D8672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EE5D3C2" w14:textId="3A56A77C" w:rsidR="003D2B62" w:rsidRDefault="003D2B62" w:rsidP="003D2B62">
            <w:pPr>
              <w:pStyle w:val="TAL"/>
              <w:rPr>
                <w:rFonts w:cs="Arial"/>
                <w:color w:val="000000"/>
                <w:sz w:val="16"/>
                <w:szCs w:val="16"/>
              </w:rPr>
            </w:pPr>
            <w:r w:rsidRPr="006C79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1F9690E" w14:textId="76E73E3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840250B" w14:textId="319CDAD9"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D9BA4A" w14:textId="1CF998A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0D1AC7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BC02010" w14:textId="26D0F67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DC_1A-3A-41C_n257H</w:t>
            </w:r>
          </w:p>
        </w:tc>
        <w:tc>
          <w:tcPr>
            <w:tcW w:w="1054" w:type="dxa"/>
            <w:tcBorders>
              <w:top w:val="single" w:sz="4" w:space="0" w:color="auto"/>
              <w:left w:val="single" w:sz="4" w:space="0" w:color="auto"/>
              <w:bottom w:val="single" w:sz="4" w:space="0" w:color="auto"/>
              <w:right w:val="single" w:sz="4" w:space="0" w:color="auto"/>
            </w:tcBorders>
          </w:tcPr>
          <w:p w14:paraId="749AFD3F" w14:textId="398B17E8"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F24841" w14:textId="2820E45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1CAD4E3" w14:textId="29642115" w:rsidR="003D2B62" w:rsidRDefault="003D2B62" w:rsidP="003D2B62">
            <w:pPr>
              <w:pStyle w:val="TAL"/>
              <w:rPr>
                <w:rFonts w:cs="Arial"/>
                <w:color w:val="000000"/>
                <w:sz w:val="16"/>
                <w:szCs w:val="16"/>
              </w:rPr>
            </w:pPr>
            <w:r w:rsidRPr="006C79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D55B1E6" w14:textId="49EA03D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96AF8E" w14:textId="1D7E0A5B"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ED9B3C1" w14:textId="0607F13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632591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3BF2EB" w14:textId="449100B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DC_1A-3A-41C_n257I</w:t>
            </w:r>
          </w:p>
        </w:tc>
        <w:tc>
          <w:tcPr>
            <w:tcW w:w="1054" w:type="dxa"/>
            <w:tcBorders>
              <w:top w:val="single" w:sz="4" w:space="0" w:color="auto"/>
              <w:left w:val="single" w:sz="4" w:space="0" w:color="auto"/>
              <w:bottom w:val="single" w:sz="4" w:space="0" w:color="auto"/>
              <w:right w:val="single" w:sz="4" w:space="0" w:color="auto"/>
            </w:tcBorders>
          </w:tcPr>
          <w:p w14:paraId="7FE3211F" w14:textId="09D5C7F3"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77A96ED" w14:textId="696469B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4FCD4E5" w14:textId="0155DEBA" w:rsidR="003D2B62" w:rsidRDefault="003D2B62" w:rsidP="003D2B62">
            <w:pPr>
              <w:pStyle w:val="TAL"/>
              <w:rPr>
                <w:rFonts w:cs="Arial"/>
                <w:color w:val="000000"/>
                <w:sz w:val="16"/>
                <w:szCs w:val="16"/>
              </w:rPr>
            </w:pPr>
            <w:r w:rsidRPr="006C79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2802404" w14:textId="7C4855E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F28A96" w14:textId="0C7D1B84"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BB943B" w14:textId="21B2E4F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E4CFDB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3AA9310" w14:textId="7AAEA7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DC_1A-3A-41C_n257J</w:t>
            </w:r>
          </w:p>
        </w:tc>
        <w:tc>
          <w:tcPr>
            <w:tcW w:w="1054" w:type="dxa"/>
            <w:tcBorders>
              <w:top w:val="single" w:sz="4" w:space="0" w:color="auto"/>
              <w:left w:val="single" w:sz="4" w:space="0" w:color="auto"/>
              <w:bottom w:val="single" w:sz="4" w:space="0" w:color="auto"/>
              <w:right w:val="single" w:sz="4" w:space="0" w:color="auto"/>
            </w:tcBorders>
          </w:tcPr>
          <w:p w14:paraId="21D8C54D" w14:textId="19629EC4"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15D173" w14:textId="77718AA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410DE47" w14:textId="564E2C9B" w:rsidR="003D2B62" w:rsidRDefault="003D2B62" w:rsidP="003D2B62">
            <w:pPr>
              <w:pStyle w:val="TAL"/>
              <w:rPr>
                <w:rFonts w:cs="Arial"/>
                <w:color w:val="000000"/>
                <w:sz w:val="16"/>
                <w:szCs w:val="16"/>
              </w:rPr>
            </w:pPr>
            <w:r w:rsidRPr="006C79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62C17CB" w14:textId="2AAF4F2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99A3F5" w14:textId="1971C2D5"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33C659" w14:textId="7F3FD72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7E91BB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F969A5" w14:textId="74D8DAB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DC_1A-3A-41C_n257K</w:t>
            </w:r>
          </w:p>
        </w:tc>
        <w:tc>
          <w:tcPr>
            <w:tcW w:w="1054" w:type="dxa"/>
            <w:tcBorders>
              <w:top w:val="single" w:sz="4" w:space="0" w:color="auto"/>
              <w:left w:val="single" w:sz="4" w:space="0" w:color="auto"/>
              <w:bottom w:val="single" w:sz="4" w:space="0" w:color="auto"/>
              <w:right w:val="single" w:sz="4" w:space="0" w:color="auto"/>
            </w:tcBorders>
          </w:tcPr>
          <w:p w14:paraId="04569D96" w14:textId="3E4BE198"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9E83147" w14:textId="001A5DC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BB72399" w14:textId="10122881" w:rsidR="003D2B62" w:rsidRDefault="003D2B62" w:rsidP="003D2B62">
            <w:pPr>
              <w:pStyle w:val="TAL"/>
              <w:rPr>
                <w:rFonts w:cs="Arial"/>
                <w:color w:val="000000"/>
                <w:sz w:val="16"/>
                <w:szCs w:val="16"/>
              </w:rPr>
            </w:pPr>
            <w:r w:rsidRPr="006C79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BDD5DE7" w14:textId="1FD7D2C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6683F08" w14:textId="506AA3D2"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847071F" w14:textId="11DAFA7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D25671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00CFE5" w14:textId="1EF1C8F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DC_1A-3A-41C_n257L</w:t>
            </w:r>
          </w:p>
        </w:tc>
        <w:tc>
          <w:tcPr>
            <w:tcW w:w="1054" w:type="dxa"/>
            <w:tcBorders>
              <w:top w:val="single" w:sz="4" w:space="0" w:color="auto"/>
              <w:left w:val="single" w:sz="4" w:space="0" w:color="auto"/>
              <w:bottom w:val="single" w:sz="4" w:space="0" w:color="auto"/>
              <w:right w:val="single" w:sz="4" w:space="0" w:color="auto"/>
            </w:tcBorders>
          </w:tcPr>
          <w:p w14:paraId="43345650" w14:textId="3CB8325B"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9E017E6" w14:textId="0170997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501AE6B" w14:textId="23A894E9" w:rsidR="003D2B62" w:rsidRDefault="003D2B62" w:rsidP="003D2B62">
            <w:pPr>
              <w:pStyle w:val="TAL"/>
              <w:rPr>
                <w:rFonts w:cs="Arial"/>
                <w:color w:val="000000"/>
                <w:sz w:val="16"/>
                <w:szCs w:val="16"/>
              </w:rPr>
            </w:pPr>
            <w:r w:rsidRPr="006C79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C8D0CE0" w14:textId="2073D4A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33A438" w14:textId="0C8A8495"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A2FF70C" w14:textId="2C6F4E4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1B5AE9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D519F1" w14:textId="51F7652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DC_1A-3A-41C_n257M</w:t>
            </w:r>
          </w:p>
        </w:tc>
        <w:tc>
          <w:tcPr>
            <w:tcW w:w="1054" w:type="dxa"/>
            <w:tcBorders>
              <w:top w:val="single" w:sz="4" w:space="0" w:color="auto"/>
              <w:left w:val="single" w:sz="4" w:space="0" w:color="auto"/>
              <w:bottom w:val="single" w:sz="4" w:space="0" w:color="auto"/>
              <w:right w:val="single" w:sz="4" w:space="0" w:color="auto"/>
            </w:tcBorders>
          </w:tcPr>
          <w:p w14:paraId="50514197" w14:textId="1AF0F0B3"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4E0E41" w14:textId="284EC0D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3227423" w14:textId="77777777" w:rsidR="003D2B62" w:rsidRDefault="003D2B62" w:rsidP="003D2B62">
            <w:pPr>
              <w:pStyle w:val="TAL"/>
              <w:rPr>
                <w:rFonts w:cs="Arial"/>
                <w:sz w:val="16"/>
                <w:szCs w:val="16"/>
                <w:lang w:eastAsia="ja-JP"/>
              </w:rPr>
            </w:pPr>
            <w:r>
              <w:rPr>
                <w:rFonts w:cs="Arial"/>
                <w:sz w:val="16"/>
                <w:szCs w:val="16"/>
                <w:lang w:eastAsia="ja-JP"/>
              </w:rPr>
              <w:t>37.716-31-11: R4-1812754</w:t>
            </w:r>
          </w:p>
          <w:p w14:paraId="4585A9A2" w14:textId="7BCE2D1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3C97369" w14:textId="0B29ADD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5D4887" w14:textId="423719D1"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FB44486" w14:textId="5A8503B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4B0FB7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C21F074" w14:textId="14AB463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DC_1A-41A-42A_n257D</w:t>
            </w:r>
          </w:p>
        </w:tc>
        <w:tc>
          <w:tcPr>
            <w:tcW w:w="1054" w:type="dxa"/>
            <w:tcBorders>
              <w:top w:val="single" w:sz="4" w:space="0" w:color="auto"/>
              <w:left w:val="single" w:sz="4" w:space="0" w:color="auto"/>
              <w:bottom w:val="single" w:sz="4" w:space="0" w:color="auto"/>
              <w:right w:val="single" w:sz="4" w:space="0" w:color="auto"/>
            </w:tcBorders>
          </w:tcPr>
          <w:p w14:paraId="5D1253A0" w14:textId="09B0905C"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31F17E3" w14:textId="559EC2A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AE4357B" w14:textId="15658364" w:rsidR="003D2B62" w:rsidRDefault="003D2B62" w:rsidP="003D2B62">
            <w:pPr>
              <w:pStyle w:val="TAL"/>
              <w:rPr>
                <w:rFonts w:cs="Arial"/>
                <w:color w:val="000000"/>
                <w:sz w:val="16"/>
                <w:szCs w:val="16"/>
              </w:rPr>
            </w:pPr>
            <w:r w:rsidRPr="002A00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FE49D9B" w14:textId="3FE51AB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07F08C5" w14:textId="5A6F0F73"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802FA7" w14:textId="114487B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1E82D0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E9C137" w14:textId="7313ED8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DC_1A-41A-42A_n257E</w:t>
            </w:r>
          </w:p>
        </w:tc>
        <w:tc>
          <w:tcPr>
            <w:tcW w:w="1054" w:type="dxa"/>
            <w:tcBorders>
              <w:top w:val="single" w:sz="4" w:space="0" w:color="auto"/>
              <w:left w:val="single" w:sz="4" w:space="0" w:color="auto"/>
              <w:bottom w:val="single" w:sz="4" w:space="0" w:color="auto"/>
              <w:right w:val="single" w:sz="4" w:space="0" w:color="auto"/>
            </w:tcBorders>
          </w:tcPr>
          <w:p w14:paraId="56A64288" w14:textId="5E8D7192"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353364B" w14:textId="734ADA2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A56C1BF" w14:textId="726E5783" w:rsidR="003D2B62" w:rsidRPr="006E7FFB" w:rsidRDefault="003D2B62" w:rsidP="003D2B62">
            <w:pPr>
              <w:pStyle w:val="TAL"/>
              <w:rPr>
                <w:rFonts w:cs="Arial"/>
                <w:sz w:val="16"/>
                <w:szCs w:val="16"/>
                <w:lang w:eastAsia="ja-JP"/>
              </w:rPr>
            </w:pPr>
            <w:r w:rsidRPr="002A00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D53A8CF" w14:textId="00C6C54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7FE0AC" w14:textId="211911A9"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DAE74D" w14:textId="7A545EC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3FC273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6F2281B" w14:textId="3B7A1A2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DC_1A-41A-42A_n257F</w:t>
            </w:r>
          </w:p>
        </w:tc>
        <w:tc>
          <w:tcPr>
            <w:tcW w:w="1054" w:type="dxa"/>
            <w:tcBorders>
              <w:top w:val="single" w:sz="4" w:space="0" w:color="auto"/>
              <w:left w:val="single" w:sz="4" w:space="0" w:color="auto"/>
              <w:bottom w:val="single" w:sz="4" w:space="0" w:color="auto"/>
              <w:right w:val="single" w:sz="4" w:space="0" w:color="auto"/>
            </w:tcBorders>
          </w:tcPr>
          <w:p w14:paraId="42F99AC1" w14:textId="564A9047"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CB2BD32" w14:textId="058DD78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3FC75BD"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70111442" w14:textId="673DB24B" w:rsidR="003D2B62" w:rsidRPr="006E7FFB"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A4313CC" w14:textId="1AE1F84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5B61A2" w14:textId="4DB59A4C"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BD6C99" w14:textId="45B89FC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2BE5CB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B63410D" w14:textId="7BF75B4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DC_1A-41A-42A_n257G</w:t>
            </w:r>
          </w:p>
        </w:tc>
        <w:tc>
          <w:tcPr>
            <w:tcW w:w="1054" w:type="dxa"/>
            <w:tcBorders>
              <w:top w:val="single" w:sz="4" w:space="0" w:color="auto"/>
              <w:left w:val="single" w:sz="4" w:space="0" w:color="auto"/>
              <w:bottom w:val="single" w:sz="4" w:space="0" w:color="auto"/>
              <w:right w:val="single" w:sz="4" w:space="0" w:color="auto"/>
            </w:tcBorders>
          </w:tcPr>
          <w:p w14:paraId="29C389C8" w14:textId="5B749BBC"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D899373" w14:textId="2387744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1EA7BCB" w14:textId="0E2021AC" w:rsidR="003D2B62" w:rsidRPr="006E7FFB" w:rsidRDefault="003D2B62" w:rsidP="003D2B62">
            <w:pPr>
              <w:pStyle w:val="TAL"/>
              <w:rPr>
                <w:rFonts w:cs="Arial"/>
                <w:sz w:val="16"/>
                <w:szCs w:val="16"/>
                <w:lang w:eastAsia="ja-JP"/>
              </w:rPr>
            </w:pPr>
            <w:r w:rsidRPr="00AC6D69">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B9BEC7F" w14:textId="117C5ED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CC7E21" w14:textId="0BC8B7D8"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0FA874" w14:textId="111563D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A95653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699389" w14:textId="4058DC0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DC_1A-41A-42A_n257H</w:t>
            </w:r>
          </w:p>
        </w:tc>
        <w:tc>
          <w:tcPr>
            <w:tcW w:w="1054" w:type="dxa"/>
            <w:tcBorders>
              <w:top w:val="single" w:sz="4" w:space="0" w:color="auto"/>
              <w:left w:val="single" w:sz="4" w:space="0" w:color="auto"/>
              <w:bottom w:val="single" w:sz="4" w:space="0" w:color="auto"/>
              <w:right w:val="single" w:sz="4" w:space="0" w:color="auto"/>
            </w:tcBorders>
          </w:tcPr>
          <w:p w14:paraId="7B4DCBE7" w14:textId="2BFCDF3E"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9454A7" w14:textId="1F0D0EF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F806EB3" w14:textId="01B87850" w:rsidR="003D2B62" w:rsidRDefault="003D2B62" w:rsidP="003D2B62">
            <w:pPr>
              <w:pStyle w:val="TAL"/>
              <w:rPr>
                <w:rFonts w:cs="Arial"/>
                <w:color w:val="000000"/>
                <w:sz w:val="16"/>
                <w:szCs w:val="16"/>
              </w:rPr>
            </w:pPr>
            <w:r w:rsidRPr="00AC6D69">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D238F63" w14:textId="2F6CAA6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84091F3" w14:textId="25446084"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2BC79C" w14:textId="13A5AE0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ED8BF7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923BB0" w14:textId="4C37029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DC_1A-41A-42A_n257I</w:t>
            </w:r>
          </w:p>
        </w:tc>
        <w:tc>
          <w:tcPr>
            <w:tcW w:w="1054" w:type="dxa"/>
            <w:tcBorders>
              <w:top w:val="single" w:sz="4" w:space="0" w:color="auto"/>
              <w:left w:val="single" w:sz="4" w:space="0" w:color="auto"/>
              <w:bottom w:val="single" w:sz="4" w:space="0" w:color="auto"/>
              <w:right w:val="single" w:sz="4" w:space="0" w:color="auto"/>
            </w:tcBorders>
          </w:tcPr>
          <w:p w14:paraId="5708CC24" w14:textId="756B2F12"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78C6F00" w14:textId="2BF9CC0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18B1863" w14:textId="1CEC4AB7" w:rsidR="003D2B62" w:rsidRDefault="003D2B62" w:rsidP="003D2B62">
            <w:pPr>
              <w:pStyle w:val="TAL"/>
              <w:rPr>
                <w:rFonts w:cs="Arial"/>
                <w:color w:val="000000"/>
                <w:sz w:val="16"/>
                <w:szCs w:val="16"/>
              </w:rPr>
            </w:pPr>
            <w:r w:rsidRPr="00AC6D69">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0334915" w14:textId="5524C17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879089" w14:textId="2A616718"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DC08C73" w14:textId="605E501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A40E7B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974499" w14:textId="0705FC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DC_1A-41A-42A_n257G</w:t>
            </w:r>
          </w:p>
        </w:tc>
        <w:tc>
          <w:tcPr>
            <w:tcW w:w="1054" w:type="dxa"/>
            <w:tcBorders>
              <w:top w:val="single" w:sz="4" w:space="0" w:color="auto"/>
              <w:left w:val="single" w:sz="4" w:space="0" w:color="auto"/>
              <w:bottom w:val="single" w:sz="4" w:space="0" w:color="auto"/>
              <w:right w:val="single" w:sz="4" w:space="0" w:color="auto"/>
            </w:tcBorders>
          </w:tcPr>
          <w:p w14:paraId="492F841D" w14:textId="0BAEA3E6"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EEC20E8" w14:textId="45D25F8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3B72BFE" w14:textId="2FFB040F" w:rsidR="003D2B62" w:rsidRDefault="003D2B62" w:rsidP="003D2B62">
            <w:pPr>
              <w:pStyle w:val="TAL"/>
              <w:rPr>
                <w:rFonts w:cs="Arial"/>
                <w:color w:val="000000"/>
                <w:sz w:val="16"/>
                <w:szCs w:val="16"/>
              </w:rPr>
            </w:pPr>
            <w:r w:rsidRPr="00AC6D69">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51F5C3B" w14:textId="6F23DE8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221CAC" w14:textId="66C3A8B1"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AB2D924" w14:textId="2F1DC03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F64D585" w14:textId="77777777" w:rsidTr="003D2B62">
        <w:trPr>
          <w:cantSplit/>
          <w:trHeight w:val="60"/>
        </w:trPr>
        <w:tc>
          <w:tcPr>
            <w:tcW w:w="3793" w:type="dxa"/>
            <w:tcBorders>
              <w:top w:val="single" w:sz="4" w:space="0" w:color="auto"/>
              <w:left w:val="single" w:sz="4" w:space="0" w:color="auto"/>
              <w:bottom w:val="single" w:sz="4" w:space="0" w:color="auto"/>
              <w:right w:val="single" w:sz="4" w:space="0" w:color="auto"/>
            </w:tcBorders>
          </w:tcPr>
          <w:p w14:paraId="3125F605" w14:textId="2A600E2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DC_1A-41A-42A_n257K</w:t>
            </w:r>
          </w:p>
        </w:tc>
        <w:tc>
          <w:tcPr>
            <w:tcW w:w="1054" w:type="dxa"/>
            <w:tcBorders>
              <w:top w:val="single" w:sz="4" w:space="0" w:color="auto"/>
              <w:left w:val="single" w:sz="4" w:space="0" w:color="auto"/>
              <w:bottom w:val="single" w:sz="4" w:space="0" w:color="auto"/>
              <w:right w:val="single" w:sz="4" w:space="0" w:color="auto"/>
            </w:tcBorders>
          </w:tcPr>
          <w:p w14:paraId="185BE719" w14:textId="420CE3C3"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BD7649" w14:textId="038A7CA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76F9DF2" w14:textId="4BD7790F" w:rsidR="003D2B62" w:rsidRDefault="003D2B62" w:rsidP="003D2B62">
            <w:pPr>
              <w:pStyle w:val="TAL"/>
              <w:rPr>
                <w:rFonts w:cs="Arial"/>
                <w:color w:val="000000"/>
                <w:sz w:val="16"/>
                <w:szCs w:val="16"/>
              </w:rPr>
            </w:pPr>
            <w:r w:rsidRPr="00AC6D69">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00B1512" w14:textId="10EA4FE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342A4E" w14:textId="4EEA54D9"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47D936" w14:textId="4CAB334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3059C7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5163CF0" w14:textId="594FB6C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DC_1A-41A-42A_n257L</w:t>
            </w:r>
          </w:p>
        </w:tc>
        <w:tc>
          <w:tcPr>
            <w:tcW w:w="1054" w:type="dxa"/>
            <w:tcBorders>
              <w:top w:val="single" w:sz="4" w:space="0" w:color="auto"/>
              <w:left w:val="single" w:sz="4" w:space="0" w:color="auto"/>
              <w:bottom w:val="single" w:sz="4" w:space="0" w:color="auto"/>
              <w:right w:val="single" w:sz="4" w:space="0" w:color="auto"/>
            </w:tcBorders>
          </w:tcPr>
          <w:p w14:paraId="312CA412" w14:textId="6222CED2"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9F1B10" w14:textId="6C653DC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ADDE418" w14:textId="244C047A" w:rsidR="003D2B62" w:rsidRDefault="003D2B62" w:rsidP="003D2B62">
            <w:pPr>
              <w:pStyle w:val="TAL"/>
              <w:rPr>
                <w:rFonts w:cs="Arial"/>
                <w:color w:val="000000"/>
                <w:sz w:val="16"/>
                <w:szCs w:val="16"/>
              </w:rPr>
            </w:pPr>
            <w:r w:rsidRPr="00AC6D69">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D8437CD" w14:textId="42C857E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5D6718" w14:textId="59A9A5BD"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E4909B1" w14:textId="344AD09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430B0B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4D44B30" w14:textId="6AF8076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DC_1A-41A-42A_n257M</w:t>
            </w:r>
          </w:p>
        </w:tc>
        <w:tc>
          <w:tcPr>
            <w:tcW w:w="1054" w:type="dxa"/>
            <w:tcBorders>
              <w:top w:val="single" w:sz="4" w:space="0" w:color="auto"/>
              <w:left w:val="single" w:sz="4" w:space="0" w:color="auto"/>
              <w:bottom w:val="single" w:sz="4" w:space="0" w:color="auto"/>
              <w:right w:val="single" w:sz="4" w:space="0" w:color="auto"/>
            </w:tcBorders>
          </w:tcPr>
          <w:p w14:paraId="6F554361" w14:textId="48414A6B"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06E35D" w14:textId="0BD0CDB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596F559"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644D3BD4" w14:textId="4B4F3AE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1FD1414" w14:textId="5F9CB64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F7F17F" w14:textId="4F8C081E"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F871C1" w14:textId="0F69567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C51743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B24A27E" w14:textId="2BE4329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_n257D</w:t>
            </w:r>
          </w:p>
        </w:tc>
        <w:tc>
          <w:tcPr>
            <w:tcW w:w="1054" w:type="dxa"/>
            <w:tcBorders>
              <w:top w:val="single" w:sz="4" w:space="0" w:color="auto"/>
              <w:left w:val="single" w:sz="4" w:space="0" w:color="auto"/>
              <w:bottom w:val="single" w:sz="4" w:space="0" w:color="auto"/>
              <w:right w:val="single" w:sz="4" w:space="0" w:color="auto"/>
            </w:tcBorders>
          </w:tcPr>
          <w:p w14:paraId="277AB47C" w14:textId="6C763FDC"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96AC46D" w14:textId="0F7CCA8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FFE5918" w14:textId="13546F80" w:rsidR="003D2B62" w:rsidRDefault="003D2B62" w:rsidP="003D2B62">
            <w:pPr>
              <w:pStyle w:val="TAL"/>
              <w:rPr>
                <w:rFonts w:cs="Arial"/>
                <w:color w:val="000000"/>
                <w:sz w:val="16"/>
                <w:szCs w:val="16"/>
              </w:rPr>
            </w:pPr>
            <w:r w:rsidRPr="0055742D">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BACE334" w14:textId="72E73DC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953AE7" w14:textId="53CA9F80"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0170CF" w14:textId="333E121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004A14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200FFAF" w14:textId="1CABDAB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_n257E</w:t>
            </w:r>
          </w:p>
        </w:tc>
        <w:tc>
          <w:tcPr>
            <w:tcW w:w="1054" w:type="dxa"/>
            <w:tcBorders>
              <w:top w:val="single" w:sz="4" w:space="0" w:color="auto"/>
              <w:left w:val="single" w:sz="4" w:space="0" w:color="auto"/>
              <w:bottom w:val="single" w:sz="4" w:space="0" w:color="auto"/>
              <w:right w:val="single" w:sz="4" w:space="0" w:color="auto"/>
            </w:tcBorders>
          </w:tcPr>
          <w:p w14:paraId="0B5DAB1A" w14:textId="07F2619F"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379C5B6" w14:textId="7897BAA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1A2929D" w14:textId="2946374D" w:rsidR="003D2B62" w:rsidRDefault="003D2B62" w:rsidP="003D2B62">
            <w:pPr>
              <w:pStyle w:val="TAL"/>
              <w:rPr>
                <w:rFonts w:cs="Arial"/>
                <w:color w:val="000000"/>
                <w:sz w:val="16"/>
                <w:szCs w:val="16"/>
              </w:rPr>
            </w:pPr>
            <w:r w:rsidRPr="0055742D">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4DF4D0E" w14:textId="0077719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9BD885" w14:textId="3ACDEA1D"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CE3643" w14:textId="6D3C1CC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4A617D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F6283E1" w14:textId="22EE37A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_n257F</w:t>
            </w:r>
          </w:p>
        </w:tc>
        <w:tc>
          <w:tcPr>
            <w:tcW w:w="1054" w:type="dxa"/>
            <w:tcBorders>
              <w:top w:val="single" w:sz="4" w:space="0" w:color="auto"/>
              <w:left w:val="single" w:sz="4" w:space="0" w:color="auto"/>
              <w:bottom w:val="single" w:sz="4" w:space="0" w:color="auto"/>
              <w:right w:val="single" w:sz="4" w:space="0" w:color="auto"/>
            </w:tcBorders>
          </w:tcPr>
          <w:p w14:paraId="016A3B9D" w14:textId="27D8D3C3"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7DA6A9" w14:textId="4440A32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993E5D8"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666F9D2D" w14:textId="79E56A3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2EDAF59" w14:textId="51C6E74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6CC7AA" w14:textId="42AE55A5"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34B8E6" w14:textId="50D4345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B5CF98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4DBD4DB" w14:textId="08DE77B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_n257G</w:t>
            </w:r>
          </w:p>
        </w:tc>
        <w:tc>
          <w:tcPr>
            <w:tcW w:w="1054" w:type="dxa"/>
            <w:tcBorders>
              <w:top w:val="single" w:sz="4" w:space="0" w:color="auto"/>
              <w:left w:val="single" w:sz="4" w:space="0" w:color="auto"/>
              <w:bottom w:val="single" w:sz="4" w:space="0" w:color="auto"/>
              <w:right w:val="single" w:sz="4" w:space="0" w:color="auto"/>
            </w:tcBorders>
          </w:tcPr>
          <w:p w14:paraId="1081C6DA" w14:textId="59A31A4B"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DB6653F" w14:textId="61348A4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95709BD" w14:textId="05C4487D" w:rsidR="003D2B62" w:rsidRDefault="003D2B62" w:rsidP="003D2B62">
            <w:pPr>
              <w:pStyle w:val="TAL"/>
              <w:rPr>
                <w:rFonts w:cs="Arial"/>
                <w:color w:val="000000"/>
                <w:sz w:val="16"/>
                <w:szCs w:val="16"/>
              </w:rPr>
            </w:pPr>
            <w:r w:rsidRPr="006F0A1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B1D680F" w14:textId="00659C3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2DDD78" w14:textId="072DC3DB"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960C27" w14:textId="46892D3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CA37EB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449314D" w14:textId="2740ED4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_n257H</w:t>
            </w:r>
          </w:p>
        </w:tc>
        <w:tc>
          <w:tcPr>
            <w:tcW w:w="1054" w:type="dxa"/>
            <w:tcBorders>
              <w:top w:val="single" w:sz="4" w:space="0" w:color="auto"/>
              <w:left w:val="single" w:sz="4" w:space="0" w:color="auto"/>
              <w:bottom w:val="single" w:sz="4" w:space="0" w:color="auto"/>
              <w:right w:val="single" w:sz="4" w:space="0" w:color="auto"/>
            </w:tcBorders>
          </w:tcPr>
          <w:p w14:paraId="26F50B0D" w14:textId="00DC6D15"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B5AE6B" w14:textId="2351646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1F0F74B" w14:textId="561D89C6" w:rsidR="003D2B62" w:rsidRDefault="003D2B62" w:rsidP="003D2B62">
            <w:pPr>
              <w:pStyle w:val="TAL"/>
              <w:rPr>
                <w:rFonts w:cs="Arial"/>
                <w:color w:val="000000"/>
                <w:sz w:val="16"/>
                <w:szCs w:val="16"/>
              </w:rPr>
            </w:pPr>
            <w:r w:rsidRPr="006F0A1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44BC978" w14:textId="3A4EE3A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7CD68A" w14:textId="26E123EF"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3F2CB8" w14:textId="3196833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182D13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4DFE0F2" w14:textId="62A206B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_n257I</w:t>
            </w:r>
          </w:p>
        </w:tc>
        <w:tc>
          <w:tcPr>
            <w:tcW w:w="1054" w:type="dxa"/>
            <w:tcBorders>
              <w:top w:val="single" w:sz="4" w:space="0" w:color="auto"/>
              <w:left w:val="single" w:sz="4" w:space="0" w:color="auto"/>
              <w:bottom w:val="single" w:sz="4" w:space="0" w:color="auto"/>
              <w:right w:val="single" w:sz="4" w:space="0" w:color="auto"/>
            </w:tcBorders>
          </w:tcPr>
          <w:p w14:paraId="2BC590DD" w14:textId="7CE8C0D1"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55325CE" w14:textId="083A1B6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1DE4086" w14:textId="463B4AC5" w:rsidR="003D2B62" w:rsidRDefault="003D2B62" w:rsidP="003D2B62">
            <w:pPr>
              <w:pStyle w:val="TAL"/>
              <w:rPr>
                <w:rFonts w:cs="Arial"/>
                <w:color w:val="000000"/>
                <w:sz w:val="16"/>
                <w:szCs w:val="16"/>
              </w:rPr>
            </w:pPr>
            <w:r w:rsidRPr="006F0A1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65E5C12" w14:textId="4D2F35E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FF276F" w14:textId="0B0E3497"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98A1C6" w14:textId="6C6BDB7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141403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69BEC5" w14:textId="7F48F61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_n257J</w:t>
            </w:r>
          </w:p>
        </w:tc>
        <w:tc>
          <w:tcPr>
            <w:tcW w:w="1054" w:type="dxa"/>
            <w:tcBorders>
              <w:top w:val="single" w:sz="4" w:space="0" w:color="auto"/>
              <w:left w:val="single" w:sz="4" w:space="0" w:color="auto"/>
              <w:bottom w:val="single" w:sz="4" w:space="0" w:color="auto"/>
              <w:right w:val="single" w:sz="4" w:space="0" w:color="auto"/>
            </w:tcBorders>
          </w:tcPr>
          <w:p w14:paraId="39C88B52" w14:textId="2D168D9A"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D959716" w14:textId="5543297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ED22013" w14:textId="6BB0393C" w:rsidR="003D2B62" w:rsidRDefault="003D2B62" w:rsidP="003D2B62">
            <w:pPr>
              <w:pStyle w:val="TAL"/>
              <w:rPr>
                <w:rFonts w:cs="Arial"/>
                <w:color w:val="000000"/>
                <w:sz w:val="16"/>
                <w:szCs w:val="16"/>
              </w:rPr>
            </w:pPr>
            <w:r w:rsidRPr="006F0A1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E25671F" w14:textId="047FF81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F1F185" w14:textId="2B622D05"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CB4C76" w14:textId="2012F77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E8B26A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5F1118E" w14:textId="6B5792B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_n257K</w:t>
            </w:r>
          </w:p>
        </w:tc>
        <w:tc>
          <w:tcPr>
            <w:tcW w:w="1054" w:type="dxa"/>
            <w:tcBorders>
              <w:top w:val="single" w:sz="4" w:space="0" w:color="auto"/>
              <w:left w:val="single" w:sz="4" w:space="0" w:color="auto"/>
              <w:bottom w:val="single" w:sz="4" w:space="0" w:color="auto"/>
              <w:right w:val="single" w:sz="4" w:space="0" w:color="auto"/>
            </w:tcBorders>
          </w:tcPr>
          <w:p w14:paraId="3C3B5DF0" w14:textId="19A5390D"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8F82A6" w14:textId="728A59D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893F891" w14:textId="6290B28C" w:rsidR="003D2B62" w:rsidRDefault="003D2B62" w:rsidP="003D2B62">
            <w:pPr>
              <w:pStyle w:val="TAL"/>
              <w:rPr>
                <w:rFonts w:cs="Arial"/>
                <w:color w:val="000000"/>
                <w:sz w:val="16"/>
                <w:szCs w:val="16"/>
              </w:rPr>
            </w:pPr>
            <w:r w:rsidRPr="006F0A1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FB3997C" w14:textId="7F74A0A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13F679" w14:textId="0E6C1320"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E36449" w14:textId="523B8C3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4A1E39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804F57" w14:textId="11A447A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_n257L</w:t>
            </w:r>
          </w:p>
        </w:tc>
        <w:tc>
          <w:tcPr>
            <w:tcW w:w="1054" w:type="dxa"/>
            <w:tcBorders>
              <w:top w:val="single" w:sz="4" w:space="0" w:color="auto"/>
              <w:left w:val="single" w:sz="4" w:space="0" w:color="auto"/>
              <w:bottom w:val="single" w:sz="4" w:space="0" w:color="auto"/>
              <w:right w:val="single" w:sz="4" w:space="0" w:color="auto"/>
            </w:tcBorders>
          </w:tcPr>
          <w:p w14:paraId="6F709B63" w14:textId="665ED0C6"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E061C8D" w14:textId="5E7C31B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B82232A" w14:textId="641E9985" w:rsidR="003D2B62" w:rsidRDefault="003D2B62" w:rsidP="003D2B62">
            <w:pPr>
              <w:pStyle w:val="TAL"/>
              <w:rPr>
                <w:rFonts w:cs="Arial"/>
                <w:color w:val="000000"/>
                <w:sz w:val="16"/>
                <w:szCs w:val="16"/>
              </w:rPr>
            </w:pPr>
            <w:r w:rsidRPr="006F0A1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A8BE936" w14:textId="266660E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7E861F" w14:textId="5475361D"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4EC345F" w14:textId="05BE642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D6C168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90E9CC" w14:textId="26A8003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_n257M</w:t>
            </w:r>
          </w:p>
        </w:tc>
        <w:tc>
          <w:tcPr>
            <w:tcW w:w="1054" w:type="dxa"/>
            <w:tcBorders>
              <w:top w:val="single" w:sz="4" w:space="0" w:color="auto"/>
              <w:left w:val="single" w:sz="4" w:space="0" w:color="auto"/>
              <w:bottom w:val="single" w:sz="4" w:space="0" w:color="auto"/>
              <w:right w:val="single" w:sz="4" w:space="0" w:color="auto"/>
            </w:tcBorders>
          </w:tcPr>
          <w:p w14:paraId="60662B65" w14:textId="161C53E3"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A9BBE4C" w14:textId="57CAD72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1284BD1"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53E04612" w14:textId="31F185B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DECFFEC" w14:textId="160B49A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22E356" w14:textId="23B3E1A2"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785BF2" w14:textId="0FCC662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26620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CAD6F7" w14:textId="658C7F2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-42A_n257D</w:t>
            </w:r>
          </w:p>
        </w:tc>
        <w:tc>
          <w:tcPr>
            <w:tcW w:w="1054" w:type="dxa"/>
            <w:tcBorders>
              <w:top w:val="single" w:sz="4" w:space="0" w:color="auto"/>
              <w:left w:val="single" w:sz="4" w:space="0" w:color="auto"/>
              <w:bottom w:val="single" w:sz="4" w:space="0" w:color="auto"/>
              <w:right w:val="single" w:sz="4" w:space="0" w:color="auto"/>
            </w:tcBorders>
          </w:tcPr>
          <w:p w14:paraId="4FA580AB" w14:textId="59F64990"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B461024" w14:textId="5871101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9E5FDC2" w14:textId="04F47C68" w:rsidR="003D2B62" w:rsidRDefault="003D2B62" w:rsidP="003D2B62">
            <w:pPr>
              <w:pStyle w:val="TAL"/>
              <w:rPr>
                <w:rFonts w:cs="Arial"/>
                <w:color w:val="000000"/>
                <w:sz w:val="16"/>
                <w:szCs w:val="16"/>
              </w:rPr>
            </w:pPr>
            <w:r w:rsidRPr="008D55F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744DCA9" w14:textId="2A8F202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7D2096C" w14:textId="28E5E439"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FC05FC1" w14:textId="03CDA3C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AC1750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DE15EA" w14:textId="4AB2A0F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-42A_n257E</w:t>
            </w:r>
          </w:p>
        </w:tc>
        <w:tc>
          <w:tcPr>
            <w:tcW w:w="1054" w:type="dxa"/>
            <w:tcBorders>
              <w:top w:val="single" w:sz="4" w:space="0" w:color="auto"/>
              <w:left w:val="single" w:sz="4" w:space="0" w:color="auto"/>
              <w:bottom w:val="single" w:sz="4" w:space="0" w:color="auto"/>
              <w:right w:val="single" w:sz="4" w:space="0" w:color="auto"/>
            </w:tcBorders>
          </w:tcPr>
          <w:p w14:paraId="7DFB864C" w14:textId="41D642BA"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5C1F13" w14:textId="53CAC45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A20F358" w14:textId="32554346" w:rsidR="003D2B62" w:rsidRDefault="003D2B62" w:rsidP="003D2B62">
            <w:pPr>
              <w:pStyle w:val="TAL"/>
              <w:rPr>
                <w:rFonts w:cs="Arial"/>
                <w:color w:val="000000"/>
                <w:sz w:val="16"/>
                <w:szCs w:val="16"/>
              </w:rPr>
            </w:pPr>
            <w:r w:rsidRPr="008D55F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D244FD5" w14:textId="50CEA41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517888E" w14:textId="0FB2EE9F"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DE71D2" w14:textId="41274D7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32AC3E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6A0FC5" w14:textId="5AA9412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-42A_n257F</w:t>
            </w:r>
          </w:p>
        </w:tc>
        <w:tc>
          <w:tcPr>
            <w:tcW w:w="1054" w:type="dxa"/>
            <w:tcBorders>
              <w:top w:val="single" w:sz="4" w:space="0" w:color="auto"/>
              <w:left w:val="single" w:sz="4" w:space="0" w:color="auto"/>
              <w:bottom w:val="single" w:sz="4" w:space="0" w:color="auto"/>
              <w:right w:val="single" w:sz="4" w:space="0" w:color="auto"/>
            </w:tcBorders>
          </w:tcPr>
          <w:p w14:paraId="3FEBCA63" w14:textId="2A35CB77"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C01F4A" w14:textId="6CCB5A9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9A48465"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0C7D463C" w14:textId="5777DD4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CFC11F0" w14:textId="42B179B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48E91F" w14:textId="64B44684"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124284C" w14:textId="368CB54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312D34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62DF95B" w14:textId="7440A88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-42A_n257G</w:t>
            </w:r>
          </w:p>
        </w:tc>
        <w:tc>
          <w:tcPr>
            <w:tcW w:w="1054" w:type="dxa"/>
            <w:tcBorders>
              <w:top w:val="single" w:sz="4" w:space="0" w:color="auto"/>
              <w:left w:val="single" w:sz="4" w:space="0" w:color="auto"/>
              <w:bottom w:val="single" w:sz="4" w:space="0" w:color="auto"/>
              <w:right w:val="single" w:sz="4" w:space="0" w:color="auto"/>
            </w:tcBorders>
          </w:tcPr>
          <w:p w14:paraId="1CC3F785" w14:textId="6F8D48E8"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4FB6C87" w14:textId="1A32E9C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C7F4E42" w14:textId="0C02B5B1" w:rsidR="003D2B62" w:rsidRDefault="003D2B62" w:rsidP="003D2B62">
            <w:pPr>
              <w:pStyle w:val="TAL"/>
              <w:rPr>
                <w:rFonts w:cs="Arial"/>
                <w:color w:val="000000"/>
                <w:sz w:val="16"/>
                <w:szCs w:val="16"/>
              </w:rPr>
            </w:pPr>
            <w:r w:rsidRPr="009A25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AEA244D" w14:textId="13C00F5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7F6E26" w14:textId="35B3BBEA"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B168EA" w14:textId="0E65057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98955E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C27F2E7" w14:textId="04B179E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-42A_n257H</w:t>
            </w:r>
          </w:p>
        </w:tc>
        <w:tc>
          <w:tcPr>
            <w:tcW w:w="1054" w:type="dxa"/>
            <w:tcBorders>
              <w:top w:val="single" w:sz="4" w:space="0" w:color="auto"/>
              <w:left w:val="single" w:sz="4" w:space="0" w:color="auto"/>
              <w:bottom w:val="single" w:sz="4" w:space="0" w:color="auto"/>
              <w:right w:val="single" w:sz="4" w:space="0" w:color="auto"/>
            </w:tcBorders>
          </w:tcPr>
          <w:p w14:paraId="239E8E57" w14:textId="279D62FD"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C7745A" w14:textId="5BEB4AD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2C764E1" w14:textId="5F00F1EF" w:rsidR="003D2B62" w:rsidRDefault="003D2B62" w:rsidP="003D2B62">
            <w:pPr>
              <w:pStyle w:val="TAL"/>
              <w:rPr>
                <w:rFonts w:cs="Arial"/>
                <w:color w:val="000000"/>
                <w:sz w:val="16"/>
                <w:szCs w:val="16"/>
              </w:rPr>
            </w:pPr>
            <w:r w:rsidRPr="009A25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675F0D0" w14:textId="4C29AAC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A45D0A" w14:textId="74E654E3"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D921DAE" w14:textId="2FDAEFC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9BD550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F827F44" w14:textId="1F74014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-42A_n257I</w:t>
            </w:r>
          </w:p>
        </w:tc>
        <w:tc>
          <w:tcPr>
            <w:tcW w:w="1054" w:type="dxa"/>
            <w:tcBorders>
              <w:top w:val="single" w:sz="4" w:space="0" w:color="auto"/>
              <w:left w:val="single" w:sz="4" w:space="0" w:color="auto"/>
              <w:bottom w:val="single" w:sz="4" w:space="0" w:color="auto"/>
              <w:right w:val="single" w:sz="4" w:space="0" w:color="auto"/>
            </w:tcBorders>
          </w:tcPr>
          <w:p w14:paraId="4C594093" w14:textId="4062C84E"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70F1E66" w14:textId="28AB304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A0DDE1C" w14:textId="424E453A" w:rsidR="003D2B62" w:rsidRDefault="003D2B62" w:rsidP="003D2B62">
            <w:pPr>
              <w:pStyle w:val="TAL"/>
              <w:rPr>
                <w:rFonts w:cs="Arial"/>
                <w:color w:val="000000"/>
                <w:sz w:val="16"/>
                <w:szCs w:val="16"/>
              </w:rPr>
            </w:pPr>
            <w:r w:rsidRPr="009A25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10EB4B5" w14:textId="43D6407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C376A1B" w14:textId="7305C406"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4EE6C4C" w14:textId="78B7D6C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3675B6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79DD9C7" w14:textId="4F2A3A5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-42A_n257J</w:t>
            </w:r>
          </w:p>
        </w:tc>
        <w:tc>
          <w:tcPr>
            <w:tcW w:w="1054" w:type="dxa"/>
            <w:tcBorders>
              <w:top w:val="single" w:sz="4" w:space="0" w:color="auto"/>
              <w:left w:val="single" w:sz="4" w:space="0" w:color="auto"/>
              <w:bottom w:val="single" w:sz="4" w:space="0" w:color="auto"/>
              <w:right w:val="single" w:sz="4" w:space="0" w:color="auto"/>
            </w:tcBorders>
          </w:tcPr>
          <w:p w14:paraId="7DB894E9" w14:textId="220DC140"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D35A4F5" w14:textId="04BB885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E061DA5" w14:textId="4FC28F05" w:rsidR="003D2B62" w:rsidRDefault="003D2B62" w:rsidP="003D2B62">
            <w:pPr>
              <w:pStyle w:val="TAL"/>
              <w:rPr>
                <w:rFonts w:cs="Arial"/>
                <w:color w:val="000000"/>
                <w:sz w:val="16"/>
                <w:szCs w:val="16"/>
              </w:rPr>
            </w:pPr>
            <w:r w:rsidRPr="009A25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BAC508E" w14:textId="586DDA1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C9B3D1E" w14:textId="4D9DC6BA"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A846018" w14:textId="2BC0341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AE2989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36D458" w14:textId="52056B2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-42A_n257K</w:t>
            </w:r>
          </w:p>
        </w:tc>
        <w:tc>
          <w:tcPr>
            <w:tcW w:w="1054" w:type="dxa"/>
            <w:tcBorders>
              <w:top w:val="single" w:sz="4" w:space="0" w:color="auto"/>
              <w:left w:val="single" w:sz="4" w:space="0" w:color="auto"/>
              <w:bottom w:val="single" w:sz="4" w:space="0" w:color="auto"/>
              <w:right w:val="single" w:sz="4" w:space="0" w:color="auto"/>
            </w:tcBorders>
          </w:tcPr>
          <w:p w14:paraId="5F7D2D80" w14:textId="34ED29F0"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0477950" w14:textId="096EA37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105EEE5" w14:textId="75F5A18F" w:rsidR="003D2B62" w:rsidRDefault="003D2B62" w:rsidP="003D2B62">
            <w:pPr>
              <w:pStyle w:val="TAL"/>
              <w:rPr>
                <w:rFonts w:cs="Arial"/>
                <w:color w:val="000000"/>
                <w:sz w:val="16"/>
                <w:szCs w:val="16"/>
              </w:rPr>
            </w:pPr>
            <w:r w:rsidRPr="009A25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BAA9232" w14:textId="54A0ADF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9B75B2F" w14:textId="2DB0B32F"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31FDCE" w14:textId="753942B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4103EB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617CBF3" w14:textId="6E43317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-42A_n257L</w:t>
            </w:r>
          </w:p>
        </w:tc>
        <w:tc>
          <w:tcPr>
            <w:tcW w:w="1054" w:type="dxa"/>
            <w:tcBorders>
              <w:top w:val="single" w:sz="4" w:space="0" w:color="auto"/>
              <w:left w:val="single" w:sz="4" w:space="0" w:color="auto"/>
              <w:bottom w:val="single" w:sz="4" w:space="0" w:color="auto"/>
              <w:right w:val="single" w:sz="4" w:space="0" w:color="auto"/>
            </w:tcBorders>
          </w:tcPr>
          <w:p w14:paraId="29F7E838" w14:textId="22CDC8E0"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6947600" w14:textId="4B9FEB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87FA6AF" w14:textId="6B43D69E" w:rsidR="003D2B62" w:rsidRDefault="003D2B62" w:rsidP="003D2B62">
            <w:pPr>
              <w:pStyle w:val="TAL"/>
              <w:rPr>
                <w:rFonts w:cs="Arial"/>
                <w:color w:val="000000"/>
                <w:sz w:val="16"/>
                <w:szCs w:val="16"/>
              </w:rPr>
            </w:pPr>
            <w:r w:rsidRPr="009A25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42A4265" w14:textId="36DA12B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41E6B9" w14:textId="4495B3A8"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3D0C5F" w14:textId="7242E2E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DC2496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8BE9CF7" w14:textId="6187F6D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-42A_n257M</w:t>
            </w:r>
          </w:p>
        </w:tc>
        <w:tc>
          <w:tcPr>
            <w:tcW w:w="1054" w:type="dxa"/>
            <w:tcBorders>
              <w:top w:val="single" w:sz="4" w:space="0" w:color="auto"/>
              <w:left w:val="single" w:sz="4" w:space="0" w:color="auto"/>
              <w:bottom w:val="single" w:sz="4" w:space="0" w:color="auto"/>
              <w:right w:val="single" w:sz="4" w:space="0" w:color="auto"/>
            </w:tcBorders>
          </w:tcPr>
          <w:p w14:paraId="33987AE2" w14:textId="3814CBC7"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BAF110E" w14:textId="10DA63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C70A451"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062E47F1" w14:textId="785C81C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88A93C9" w14:textId="3458F24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545871" w14:textId="081FFADC"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9D1B966" w14:textId="70BFD6C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E8F3A5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5B624E" w14:textId="37BE670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DC_1A-41C-42C_n257D</w:t>
            </w:r>
          </w:p>
        </w:tc>
        <w:tc>
          <w:tcPr>
            <w:tcW w:w="1054" w:type="dxa"/>
            <w:tcBorders>
              <w:top w:val="single" w:sz="4" w:space="0" w:color="auto"/>
              <w:left w:val="single" w:sz="4" w:space="0" w:color="auto"/>
              <w:bottom w:val="single" w:sz="4" w:space="0" w:color="auto"/>
              <w:right w:val="single" w:sz="4" w:space="0" w:color="auto"/>
            </w:tcBorders>
          </w:tcPr>
          <w:p w14:paraId="35D74E49" w14:textId="1E83A408"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E31B6A" w14:textId="3B387FA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69F83A1" w14:textId="248D6C5A" w:rsidR="003D2B62" w:rsidRDefault="003D2B62" w:rsidP="003D2B62">
            <w:pPr>
              <w:pStyle w:val="TAL"/>
              <w:rPr>
                <w:rFonts w:cs="Arial"/>
                <w:color w:val="000000"/>
                <w:sz w:val="16"/>
                <w:szCs w:val="16"/>
              </w:rPr>
            </w:pPr>
            <w:r w:rsidRPr="005C0978">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0899454" w14:textId="41C8F7B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0C1005" w14:textId="466630D8"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ECF3774" w14:textId="147D190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5DE32A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0499C4" w14:textId="784A1B8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DC_1A-41C-42C_n257E</w:t>
            </w:r>
          </w:p>
        </w:tc>
        <w:tc>
          <w:tcPr>
            <w:tcW w:w="1054" w:type="dxa"/>
            <w:tcBorders>
              <w:top w:val="single" w:sz="4" w:space="0" w:color="auto"/>
              <w:left w:val="single" w:sz="4" w:space="0" w:color="auto"/>
              <w:bottom w:val="single" w:sz="4" w:space="0" w:color="auto"/>
              <w:right w:val="single" w:sz="4" w:space="0" w:color="auto"/>
            </w:tcBorders>
          </w:tcPr>
          <w:p w14:paraId="1F8BDB3B" w14:textId="4E0E718A"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6636E8" w14:textId="1B26AC3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3553F45" w14:textId="60828366" w:rsidR="003D2B62" w:rsidRDefault="003D2B62" w:rsidP="003D2B62">
            <w:pPr>
              <w:pStyle w:val="TAL"/>
              <w:rPr>
                <w:rFonts w:cs="Arial"/>
                <w:color w:val="000000"/>
                <w:sz w:val="16"/>
                <w:szCs w:val="16"/>
              </w:rPr>
            </w:pPr>
            <w:r w:rsidRPr="005C0978">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868FD80" w14:textId="6633F82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D2039E" w14:textId="3A421C32"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E1C8B8" w14:textId="7D26853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E15E72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5C228E" w14:textId="0952B19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DC_1A-41C-42C_n257F</w:t>
            </w:r>
          </w:p>
        </w:tc>
        <w:tc>
          <w:tcPr>
            <w:tcW w:w="1054" w:type="dxa"/>
            <w:tcBorders>
              <w:top w:val="single" w:sz="4" w:space="0" w:color="auto"/>
              <w:left w:val="single" w:sz="4" w:space="0" w:color="auto"/>
              <w:bottom w:val="single" w:sz="4" w:space="0" w:color="auto"/>
              <w:right w:val="single" w:sz="4" w:space="0" w:color="auto"/>
            </w:tcBorders>
          </w:tcPr>
          <w:p w14:paraId="5DA65D01" w14:textId="4472EA0F"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4ACAC6" w14:textId="078A07E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FEAAA26"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1A51FED9" w14:textId="388E2FF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6AA9A68" w14:textId="2C9A94D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9F25DDF" w14:textId="68681CC6"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20828E7" w14:textId="1C3D401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3D6EAA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584A5D9" w14:textId="46F5670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DC_1A-41C-42C_n257G</w:t>
            </w:r>
          </w:p>
        </w:tc>
        <w:tc>
          <w:tcPr>
            <w:tcW w:w="1054" w:type="dxa"/>
            <w:tcBorders>
              <w:top w:val="single" w:sz="4" w:space="0" w:color="auto"/>
              <w:left w:val="single" w:sz="4" w:space="0" w:color="auto"/>
              <w:bottom w:val="single" w:sz="4" w:space="0" w:color="auto"/>
              <w:right w:val="single" w:sz="4" w:space="0" w:color="auto"/>
            </w:tcBorders>
          </w:tcPr>
          <w:p w14:paraId="6CDB47A7" w14:textId="4F7F621F"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358B8FF" w14:textId="64E4178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DBDD4B1" w14:textId="09F7BD92" w:rsidR="003D2B62" w:rsidRDefault="003D2B62" w:rsidP="003D2B62">
            <w:pPr>
              <w:pStyle w:val="TAL"/>
              <w:rPr>
                <w:rFonts w:cs="Arial"/>
                <w:color w:val="000000"/>
                <w:sz w:val="16"/>
                <w:szCs w:val="16"/>
              </w:rPr>
            </w:pPr>
            <w:r w:rsidRPr="0014655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6958423" w14:textId="3543977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FAF3AD" w14:textId="05908F8D"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6632032" w14:textId="163F473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DE2031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717B265" w14:textId="429E726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DC_1A-41C-42C_n257H</w:t>
            </w:r>
          </w:p>
        </w:tc>
        <w:tc>
          <w:tcPr>
            <w:tcW w:w="1054" w:type="dxa"/>
            <w:tcBorders>
              <w:top w:val="single" w:sz="4" w:space="0" w:color="auto"/>
              <w:left w:val="single" w:sz="4" w:space="0" w:color="auto"/>
              <w:bottom w:val="single" w:sz="4" w:space="0" w:color="auto"/>
              <w:right w:val="single" w:sz="4" w:space="0" w:color="auto"/>
            </w:tcBorders>
          </w:tcPr>
          <w:p w14:paraId="23239D94" w14:textId="5398F2AD"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861007F" w14:textId="2DA2B55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C5CD7C9" w14:textId="00303188" w:rsidR="003D2B62" w:rsidRDefault="003D2B62" w:rsidP="003D2B62">
            <w:pPr>
              <w:pStyle w:val="TAL"/>
              <w:rPr>
                <w:rFonts w:cs="Arial"/>
                <w:color w:val="000000"/>
                <w:sz w:val="16"/>
                <w:szCs w:val="16"/>
              </w:rPr>
            </w:pPr>
            <w:r w:rsidRPr="0014655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0CF1716" w14:textId="2AA9D62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B54B09" w14:textId="43DD7CA2"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0C59E8" w14:textId="66AB310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637197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910703" w14:textId="3AD8659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DC_1A-41C-42C_n257I</w:t>
            </w:r>
          </w:p>
        </w:tc>
        <w:tc>
          <w:tcPr>
            <w:tcW w:w="1054" w:type="dxa"/>
            <w:tcBorders>
              <w:top w:val="single" w:sz="4" w:space="0" w:color="auto"/>
              <w:left w:val="single" w:sz="4" w:space="0" w:color="auto"/>
              <w:bottom w:val="single" w:sz="4" w:space="0" w:color="auto"/>
              <w:right w:val="single" w:sz="4" w:space="0" w:color="auto"/>
            </w:tcBorders>
          </w:tcPr>
          <w:p w14:paraId="7EC6CE56" w14:textId="1ABDFB71"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E6A7B0" w14:textId="0563F0A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ABBDAE3" w14:textId="53E8D751" w:rsidR="003D2B62" w:rsidRDefault="003D2B62" w:rsidP="003D2B62">
            <w:pPr>
              <w:pStyle w:val="TAL"/>
              <w:rPr>
                <w:rFonts w:cs="Arial"/>
                <w:color w:val="000000"/>
                <w:sz w:val="16"/>
                <w:szCs w:val="16"/>
              </w:rPr>
            </w:pPr>
            <w:r w:rsidRPr="0014655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3C9090A" w14:textId="16A2275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6C7E8D" w14:textId="01717686"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73FD0B9" w14:textId="059367F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0EA0E5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C3CFCB" w14:textId="2E345AF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DC_1A-41C-42C_n257J</w:t>
            </w:r>
          </w:p>
        </w:tc>
        <w:tc>
          <w:tcPr>
            <w:tcW w:w="1054" w:type="dxa"/>
            <w:tcBorders>
              <w:top w:val="single" w:sz="4" w:space="0" w:color="auto"/>
              <w:left w:val="single" w:sz="4" w:space="0" w:color="auto"/>
              <w:bottom w:val="single" w:sz="4" w:space="0" w:color="auto"/>
              <w:right w:val="single" w:sz="4" w:space="0" w:color="auto"/>
            </w:tcBorders>
          </w:tcPr>
          <w:p w14:paraId="330787CC" w14:textId="2992CD9D"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2F169E9" w14:textId="7FE6C62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278F074" w14:textId="26991F03" w:rsidR="003D2B62" w:rsidRDefault="003D2B62" w:rsidP="003D2B62">
            <w:pPr>
              <w:pStyle w:val="TAL"/>
              <w:rPr>
                <w:rFonts w:cs="Arial"/>
                <w:color w:val="000000"/>
                <w:sz w:val="16"/>
                <w:szCs w:val="16"/>
              </w:rPr>
            </w:pPr>
            <w:r w:rsidRPr="0014655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4AD5FB1" w14:textId="50C0D2D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3CE310" w14:textId="45FE65C3"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DFCDE2" w14:textId="7E17767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11F4B2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9EF62CE" w14:textId="5893858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DC_1A-41C-42C_n257K</w:t>
            </w:r>
          </w:p>
        </w:tc>
        <w:tc>
          <w:tcPr>
            <w:tcW w:w="1054" w:type="dxa"/>
            <w:tcBorders>
              <w:top w:val="single" w:sz="4" w:space="0" w:color="auto"/>
              <w:left w:val="single" w:sz="4" w:space="0" w:color="auto"/>
              <w:bottom w:val="single" w:sz="4" w:space="0" w:color="auto"/>
              <w:right w:val="single" w:sz="4" w:space="0" w:color="auto"/>
            </w:tcBorders>
          </w:tcPr>
          <w:p w14:paraId="5FAE432A" w14:textId="2E75EB27"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B53834A" w14:textId="7CCAF49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DE09058" w14:textId="5B477D1F" w:rsidR="003D2B62" w:rsidRDefault="003D2B62" w:rsidP="003D2B62">
            <w:pPr>
              <w:pStyle w:val="TAL"/>
              <w:rPr>
                <w:rFonts w:cs="Arial"/>
                <w:color w:val="000000"/>
                <w:sz w:val="16"/>
                <w:szCs w:val="16"/>
              </w:rPr>
            </w:pPr>
            <w:r w:rsidRPr="0014655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B0E2701" w14:textId="3EB9BA0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FB438D" w14:textId="58587CA8"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A5B7189" w14:textId="62F4AEF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1B45F1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15B9154" w14:textId="6FB0C24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DC_1A-41C-42C_n257L</w:t>
            </w:r>
          </w:p>
        </w:tc>
        <w:tc>
          <w:tcPr>
            <w:tcW w:w="1054" w:type="dxa"/>
            <w:tcBorders>
              <w:top w:val="single" w:sz="4" w:space="0" w:color="auto"/>
              <w:left w:val="single" w:sz="4" w:space="0" w:color="auto"/>
              <w:bottom w:val="single" w:sz="4" w:space="0" w:color="auto"/>
              <w:right w:val="single" w:sz="4" w:space="0" w:color="auto"/>
            </w:tcBorders>
          </w:tcPr>
          <w:p w14:paraId="40E33149" w14:textId="6B1B3015"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E69B54" w14:textId="0D10785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7E1CF3E" w14:textId="6097EF98" w:rsidR="003D2B62" w:rsidRDefault="003D2B62" w:rsidP="003D2B62">
            <w:pPr>
              <w:pStyle w:val="TAL"/>
              <w:rPr>
                <w:rFonts w:cs="Arial"/>
                <w:color w:val="000000"/>
                <w:sz w:val="16"/>
                <w:szCs w:val="16"/>
              </w:rPr>
            </w:pPr>
            <w:r w:rsidRPr="0014655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CD83C50" w14:textId="0A92A13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8EAB25" w14:textId="558B1CC8"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487B71" w14:textId="104F43C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5A27AA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207B7F6" w14:textId="5548CE5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DC_1A-41C-42C_n257M</w:t>
            </w:r>
          </w:p>
        </w:tc>
        <w:tc>
          <w:tcPr>
            <w:tcW w:w="1054" w:type="dxa"/>
            <w:tcBorders>
              <w:top w:val="single" w:sz="4" w:space="0" w:color="auto"/>
              <w:left w:val="single" w:sz="4" w:space="0" w:color="auto"/>
              <w:bottom w:val="single" w:sz="4" w:space="0" w:color="auto"/>
              <w:right w:val="single" w:sz="4" w:space="0" w:color="auto"/>
            </w:tcBorders>
          </w:tcPr>
          <w:p w14:paraId="0D29282B" w14:textId="652169E6"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EF6BE40" w14:textId="4DE88B8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1D337D4"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5AEDAC23" w14:textId="5F1187B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AF1A38A" w14:textId="7256354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1BC364" w14:textId="17CD53A8"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B23C0A5" w14:textId="25A9520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F5780D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A9383B6" w14:textId="7AF7AA7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DC_3A-41A-42A_n257D</w:t>
            </w:r>
          </w:p>
        </w:tc>
        <w:tc>
          <w:tcPr>
            <w:tcW w:w="1054" w:type="dxa"/>
            <w:tcBorders>
              <w:top w:val="single" w:sz="4" w:space="0" w:color="auto"/>
              <w:left w:val="single" w:sz="4" w:space="0" w:color="auto"/>
              <w:bottom w:val="single" w:sz="4" w:space="0" w:color="auto"/>
              <w:right w:val="single" w:sz="4" w:space="0" w:color="auto"/>
            </w:tcBorders>
          </w:tcPr>
          <w:p w14:paraId="2830953E" w14:textId="0A53DE65"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ADA20DF" w14:textId="4E8774A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D2BF170" w14:textId="3FCF722F" w:rsidR="003D2B62" w:rsidRDefault="003D2B62" w:rsidP="003D2B62">
            <w:pPr>
              <w:pStyle w:val="TAL"/>
              <w:rPr>
                <w:rFonts w:cs="Arial"/>
                <w:color w:val="000000"/>
                <w:sz w:val="16"/>
                <w:szCs w:val="16"/>
              </w:rPr>
            </w:pPr>
            <w:r w:rsidRPr="00C3642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9DA3B38" w14:textId="01CBEB6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1E8B8B" w14:textId="49FEDF24"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2DC0FD1" w14:textId="2051472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CCC85B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AD5FAE" w14:textId="1D31907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DC_3A-41A-42A_n257E</w:t>
            </w:r>
          </w:p>
        </w:tc>
        <w:tc>
          <w:tcPr>
            <w:tcW w:w="1054" w:type="dxa"/>
            <w:tcBorders>
              <w:top w:val="single" w:sz="4" w:space="0" w:color="auto"/>
              <w:left w:val="single" w:sz="4" w:space="0" w:color="auto"/>
              <w:bottom w:val="single" w:sz="4" w:space="0" w:color="auto"/>
              <w:right w:val="single" w:sz="4" w:space="0" w:color="auto"/>
            </w:tcBorders>
          </w:tcPr>
          <w:p w14:paraId="7F3C9E21" w14:textId="11803C24"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8B4502" w14:textId="7F8FDDC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0E342A8" w14:textId="145C585B" w:rsidR="003D2B62" w:rsidRDefault="003D2B62" w:rsidP="003D2B62">
            <w:pPr>
              <w:pStyle w:val="TAL"/>
              <w:rPr>
                <w:rFonts w:cs="Arial"/>
                <w:color w:val="000000"/>
                <w:sz w:val="16"/>
                <w:szCs w:val="16"/>
              </w:rPr>
            </w:pPr>
            <w:r w:rsidRPr="00C3642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980F435" w14:textId="0953BAE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257289" w14:textId="4ACA65C9"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A7F770" w14:textId="14A4633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882554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71687ED" w14:textId="4B0F8C5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DC_3A-41A-42A_n257F</w:t>
            </w:r>
          </w:p>
        </w:tc>
        <w:tc>
          <w:tcPr>
            <w:tcW w:w="1054" w:type="dxa"/>
            <w:tcBorders>
              <w:top w:val="single" w:sz="4" w:space="0" w:color="auto"/>
              <w:left w:val="single" w:sz="4" w:space="0" w:color="auto"/>
              <w:bottom w:val="single" w:sz="4" w:space="0" w:color="auto"/>
              <w:right w:val="single" w:sz="4" w:space="0" w:color="auto"/>
            </w:tcBorders>
          </w:tcPr>
          <w:p w14:paraId="26695B3A" w14:textId="2E88D5BB"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2DD8887" w14:textId="527C29C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E909787"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77CB6F51" w14:textId="4C11EF4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7A732E" w14:textId="19EBCED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A1962F" w14:textId="59C6BD98"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0B672F" w14:textId="59A5F56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BC4F9C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EC439A" w14:textId="0EAFB15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DC_3A-41A-42A_n257G</w:t>
            </w:r>
          </w:p>
        </w:tc>
        <w:tc>
          <w:tcPr>
            <w:tcW w:w="1054" w:type="dxa"/>
            <w:tcBorders>
              <w:top w:val="single" w:sz="4" w:space="0" w:color="auto"/>
              <w:left w:val="single" w:sz="4" w:space="0" w:color="auto"/>
              <w:bottom w:val="single" w:sz="4" w:space="0" w:color="auto"/>
              <w:right w:val="single" w:sz="4" w:space="0" w:color="auto"/>
            </w:tcBorders>
          </w:tcPr>
          <w:p w14:paraId="56EA5139" w14:textId="05344E13"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63ACF38" w14:textId="42A3EA1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92C9D8A" w14:textId="35B66863" w:rsidR="003D2B62" w:rsidRDefault="003D2B62" w:rsidP="003D2B62">
            <w:pPr>
              <w:pStyle w:val="TAL"/>
              <w:rPr>
                <w:rFonts w:cs="Arial"/>
                <w:color w:val="000000"/>
                <w:sz w:val="16"/>
                <w:szCs w:val="16"/>
              </w:rPr>
            </w:pPr>
            <w:r w:rsidRPr="004C24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FA49D42" w14:textId="0D85678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31DCEB" w14:textId="7D0F155F"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8F50B73" w14:textId="6C39611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D3B50E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E37709A" w14:textId="179B365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DC_3A-41A-42A_n257H</w:t>
            </w:r>
          </w:p>
        </w:tc>
        <w:tc>
          <w:tcPr>
            <w:tcW w:w="1054" w:type="dxa"/>
            <w:tcBorders>
              <w:top w:val="single" w:sz="4" w:space="0" w:color="auto"/>
              <w:left w:val="single" w:sz="4" w:space="0" w:color="auto"/>
              <w:bottom w:val="single" w:sz="4" w:space="0" w:color="auto"/>
              <w:right w:val="single" w:sz="4" w:space="0" w:color="auto"/>
            </w:tcBorders>
          </w:tcPr>
          <w:p w14:paraId="0FE7BB02" w14:textId="387F5BBA"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7FE0741" w14:textId="08EEBF0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769260C" w14:textId="31CF62D3" w:rsidR="003D2B62" w:rsidRDefault="003D2B62" w:rsidP="003D2B62">
            <w:pPr>
              <w:pStyle w:val="TAL"/>
              <w:rPr>
                <w:rFonts w:cs="Arial"/>
                <w:color w:val="000000"/>
                <w:sz w:val="16"/>
                <w:szCs w:val="16"/>
              </w:rPr>
            </w:pPr>
            <w:r w:rsidRPr="004C24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7E5879C" w14:textId="139F0C4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9018DA" w14:textId="7EEB749A"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2165157" w14:textId="41A7787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CC1231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7431BC" w14:textId="386BDA3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DC_3A-41A-42A_n257I</w:t>
            </w:r>
          </w:p>
        </w:tc>
        <w:tc>
          <w:tcPr>
            <w:tcW w:w="1054" w:type="dxa"/>
            <w:tcBorders>
              <w:top w:val="single" w:sz="4" w:space="0" w:color="auto"/>
              <w:left w:val="single" w:sz="4" w:space="0" w:color="auto"/>
              <w:bottom w:val="single" w:sz="4" w:space="0" w:color="auto"/>
              <w:right w:val="single" w:sz="4" w:space="0" w:color="auto"/>
            </w:tcBorders>
          </w:tcPr>
          <w:p w14:paraId="1BA4B086" w14:textId="1C9F0D94"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14B323" w14:textId="1CD8B6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D2910DE" w14:textId="7C0F0FB7" w:rsidR="003D2B62" w:rsidRDefault="003D2B62" w:rsidP="003D2B62">
            <w:pPr>
              <w:pStyle w:val="TAL"/>
              <w:rPr>
                <w:rFonts w:cs="Arial"/>
                <w:color w:val="000000"/>
                <w:sz w:val="16"/>
                <w:szCs w:val="16"/>
              </w:rPr>
            </w:pPr>
            <w:r w:rsidRPr="004C24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B78F59B" w14:textId="6061B2E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7316F2" w14:textId="57F00F69"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442160" w14:textId="34599EE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F3CA20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384BE0" w14:textId="64213EA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DC_3A-41A-42A_n257J</w:t>
            </w:r>
          </w:p>
        </w:tc>
        <w:tc>
          <w:tcPr>
            <w:tcW w:w="1054" w:type="dxa"/>
            <w:tcBorders>
              <w:top w:val="single" w:sz="4" w:space="0" w:color="auto"/>
              <w:left w:val="single" w:sz="4" w:space="0" w:color="auto"/>
              <w:bottom w:val="single" w:sz="4" w:space="0" w:color="auto"/>
              <w:right w:val="single" w:sz="4" w:space="0" w:color="auto"/>
            </w:tcBorders>
          </w:tcPr>
          <w:p w14:paraId="25C3AF3C" w14:textId="6A6CC75B"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F2668FC" w14:textId="6A28ED9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F9683BB" w14:textId="68DAE23A" w:rsidR="003D2B62" w:rsidRDefault="003D2B62" w:rsidP="003D2B62">
            <w:pPr>
              <w:pStyle w:val="TAL"/>
              <w:rPr>
                <w:rFonts w:cs="Arial"/>
                <w:color w:val="000000"/>
                <w:sz w:val="16"/>
                <w:szCs w:val="16"/>
              </w:rPr>
            </w:pPr>
            <w:r w:rsidRPr="004C24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C488443" w14:textId="1145BEE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506C452" w14:textId="2EC7E91A"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A670A8" w14:textId="05C2B20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EF2BA3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1D81061" w14:textId="60DD77B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DC_3A-41A-42A_n257K</w:t>
            </w:r>
          </w:p>
        </w:tc>
        <w:tc>
          <w:tcPr>
            <w:tcW w:w="1054" w:type="dxa"/>
            <w:tcBorders>
              <w:top w:val="single" w:sz="4" w:space="0" w:color="auto"/>
              <w:left w:val="single" w:sz="4" w:space="0" w:color="auto"/>
              <w:bottom w:val="single" w:sz="4" w:space="0" w:color="auto"/>
              <w:right w:val="single" w:sz="4" w:space="0" w:color="auto"/>
            </w:tcBorders>
          </w:tcPr>
          <w:p w14:paraId="68F9431C" w14:textId="2B475F42"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D907C43" w14:textId="6C1E396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AFBF02D" w14:textId="3025C9ED" w:rsidR="003D2B62" w:rsidRDefault="003D2B62" w:rsidP="003D2B62">
            <w:pPr>
              <w:pStyle w:val="TAL"/>
              <w:rPr>
                <w:rFonts w:cs="Arial"/>
                <w:color w:val="000000"/>
                <w:sz w:val="16"/>
                <w:szCs w:val="16"/>
              </w:rPr>
            </w:pPr>
            <w:r w:rsidRPr="004C24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E39E662" w14:textId="3718089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E481723" w14:textId="13C48A3D"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AC9C3D" w14:textId="2E5AFA4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7BEC8B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92C22F" w14:textId="5D2815D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DC_3A-41A-42A_n257L</w:t>
            </w:r>
          </w:p>
        </w:tc>
        <w:tc>
          <w:tcPr>
            <w:tcW w:w="1054" w:type="dxa"/>
            <w:tcBorders>
              <w:top w:val="single" w:sz="4" w:space="0" w:color="auto"/>
              <w:left w:val="single" w:sz="4" w:space="0" w:color="auto"/>
              <w:bottom w:val="single" w:sz="4" w:space="0" w:color="auto"/>
              <w:right w:val="single" w:sz="4" w:space="0" w:color="auto"/>
            </w:tcBorders>
          </w:tcPr>
          <w:p w14:paraId="4B306C53" w14:textId="65DA9366"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BB89188" w14:textId="0D55960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2B3DF08" w14:textId="34C0506E" w:rsidR="003D2B62" w:rsidRDefault="003D2B62" w:rsidP="003D2B62">
            <w:pPr>
              <w:pStyle w:val="TAL"/>
              <w:rPr>
                <w:rFonts w:cs="Arial"/>
                <w:color w:val="000000"/>
                <w:sz w:val="16"/>
                <w:szCs w:val="16"/>
              </w:rPr>
            </w:pPr>
            <w:r w:rsidRPr="004C24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97FFA78" w14:textId="51E48F4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B888C9" w14:textId="48DCA999"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6473E5" w14:textId="2855774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A6121E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39620D8" w14:textId="0B5EE6C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DC_3A-41A-42A_n257M</w:t>
            </w:r>
          </w:p>
        </w:tc>
        <w:tc>
          <w:tcPr>
            <w:tcW w:w="1054" w:type="dxa"/>
            <w:tcBorders>
              <w:top w:val="single" w:sz="4" w:space="0" w:color="auto"/>
              <w:left w:val="single" w:sz="4" w:space="0" w:color="auto"/>
              <w:bottom w:val="single" w:sz="4" w:space="0" w:color="auto"/>
              <w:right w:val="single" w:sz="4" w:space="0" w:color="auto"/>
            </w:tcBorders>
          </w:tcPr>
          <w:p w14:paraId="0176C654" w14:textId="52C90350"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4A33F69" w14:textId="049100C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71583CE"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45C47025" w14:textId="3F6E703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C0F07F2" w14:textId="271B364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B093DA" w14:textId="7AE2C5F5"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C24C9DF" w14:textId="5506B39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29A531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AC7FC1" w14:textId="15736AD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_n257D</w:t>
            </w:r>
          </w:p>
        </w:tc>
        <w:tc>
          <w:tcPr>
            <w:tcW w:w="1054" w:type="dxa"/>
            <w:tcBorders>
              <w:top w:val="single" w:sz="4" w:space="0" w:color="auto"/>
              <w:left w:val="single" w:sz="4" w:space="0" w:color="auto"/>
              <w:bottom w:val="single" w:sz="4" w:space="0" w:color="auto"/>
              <w:right w:val="single" w:sz="4" w:space="0" w:color="auto"/>
            </w:tcBorders>
          </w:tcPr>
          <w:p w14:paraId="57ADEE45" w14:textId="07D64B6B"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69AC121" w14:textId="4317F9C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9EFF6B1" w14:textId="50DA62CD" w:rsidR="003D2B62" w:rsidRDefault="003D2B62" w:rsidP="003D2B62">
            <w:pPr>
              <w:pStyle w:val="TAL"/>
              <w:rPr>
                <w:rFonts w:cs="Arial"/>
                <w:color w:val="000000"/>
                <w:sz w:val="16"/>
                <w:szCs w:val="16"/>
              </w:rPr>
            </w:pPr>
            <w:r w:rsidRPr="00981DD1">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5D7A6C3" w14:textId="5D5FB4D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256519" w14:textId="3CF78B97"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EA45D41" w14:textId="1D37634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B09C13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B8A71A" w14:textId="4047503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_n257E</w:t>
            </w:r>
          </w:p>
        </w:tc>
        <w:tc>
          <w:tcPr>
            <w:tcW w:w="1054" w:type="dxa"/>
            <w:tcBorders>
              <w:top w:val="single" w:sz="4" w:space="0" w:color="auto"/>
              <w:left w:val="single" w:sz="4" w:space="0" w:color="auto"/>
              <w:bottom w:val="single" w:sz="4" w:space="0" w:color="auto"/>
              <w:right w:val="single" w:sz="4" w:space="0" w:color="auto"/>
            </w:tcBorders>
          </w:tcPr>
          <w:p w14:paraId="2FEF8BB4" w14:textId="0ADC84EE"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3CF4A97" w14:textId="48E44E1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26D404D" w14:textId="650D4051" w:rsidR="003D2B62" w:rsidRDefault="003D2B62" w:rsidP="003D2B62">
            <w:pPr>
              <w:pStyle w:val="TAL"/>
              <w:rPr>
                <w:rFonts w:cs="Arial"/>
                <w:color w:val="000000"/>
                <w:sz w:val="16"/>
                <w:szCs w:val="16"/>
              </w:rPr>
            </w:pPr>
            <w:r w:rsidRPr="00981DD1">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4487B5B" w14:textId="3B3DF77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B0FA11" w14:textId="1183836F"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F765E3A" w14:textId="01D1A17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CB8842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42061DB" w14:textId="0DB34D6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_n257F</w:t>
            </w:r>
          </w:p>
        </w:tc>
        <w:tc>
          <w:tcPr>
            <w:tcW w:w="1054" w:type="dxa"/>
            <w:tcBorders>
              <w:top w:val="single" w:sz="4" w:space="0" w:color="auto"/>
              <w:left w:val="single" w:sz="4" w:space="0" w:color="auto"/>
              <w:bottom w:val="single" w:sz="4" w:space="0" w:color="auto"/>
              <w:right w:val="single" w:sz="4" w:space="0" w:color="auto"/>
            </w:tcBorders>
          </w:tcPr>
          <w:p w14:paraId="5956DDD5" w14:textId="32AD0B7C"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48914F5" w14:textId="339E6E3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AD2F965"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49F60060" w14:textId="5AB6594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D794900" w14:textId="45E2560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F274F2" w14:textId="632294E3"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07D29C6" w14:textId="50A122D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294E5B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3C6DF40" w14:textId="253D8F9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_n257G</w:t>
            </w:r>
          </w:p>
        </w:tc>
        <w:tc>
          <w:tcPr>
            <w:tcW w:w="1054" w:type="dxa"/>
            <w:tcBorders>
              <w:top w:val="single" w:sz="4" w:space="0" w:color="auto"/>
              <w:left w:val="single" w:sz="4" w:space="0" w:color="auto"/>
              <w:bottom w:val="single" w:sz="4" w:space="0" w:color="auto"/>
              <w:right w:val="single" w:sz="4" w:space="0" w:color="auto"/>
            </w:tcBorders>
          </w:tcPr>
          <w:p w14:paraId="1F6F604F" w14:textId="45BAAC90"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ECE8A2C" w14:textId="257AE1D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4977ACD" w14:textId="48694834" w:rsidR="003D2B62" w:rsidRDefault="003D2B62" w:rsidP="003D2B62">
            <w:pPr>
              <w:pStyle w:val="TAL"/>
              <w:rPr>
                <w:rFonts w:cs="Arial"/>
                <w:color w:val="000000"/>
                <w:sz w:val="16"/>
                <w:szCs w:val="16"/>
              </w:rPr>
            </w:pPr>
            <w:r w:rsidRPr="00B33FA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24EC284" w14:textId="6A64F9F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893D10" w14:textId="3AD64C7D"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F852FF" w14:textId="7DDCA9E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038E63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95719C" w14:textId="41E4EA9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_n257H</w:t>
            </w:r>
          </w:p>
        </w:tc>
        <w:tc>
          <w:tcPr>
            <w:tcW w:w="1054" w:type="dxa"/>
            <w:tcBorders>
              <w:top w:val="single" w:sz="4" w:space="0" w:color="auto"/>
              <w:left w:val="single" w:sz="4" w:space="0" w:color="auto"/>
              <w:bottom w:val="single" w:sz="4" w:space="0" w:color="auto"/>
              <w:right w:val="single" w:sz="4" w:space="0" w:color="auto"/>
            </w:tcBorders>
          </w:tcPr>
          <w:p w14:paraId="493457FF" w14:textId="0609043E"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20A1CF" w14:textId="22F4806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6EC69AE" w14:textId="0A03D87F" w:rsidR="003D2B62" w:rsidRDefault="003D2B62" w:rsidP="003D2B62">
            <w:pPr>
              <w:pStyle w:val="TAL"/>
              <w:rPr>
                <w:rFonts w:cs="Arial"/>
                <w:color w:val="000000"/>
                <w:sz w:val="16"/>
                <w:szCs w:val="16"/>
              </w:rPr>
            </w:pPr>
            <w:r w:rsidRPr="00B33FA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69EE5D9" w14:textId="5A6AB11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8E45AB3" w14:textId="429AEF75"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784698" w14:textId="60501D2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F2DB24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626FDDC" w14:textId="371C97E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_n257I</w:t>
            </w:r>
          </w:p>
        </w:tc>
        <w:tc>
          <w:tcPr>
            <w:tcW w:w="1054" w:type="dxa"/>
            <w:tcBorders>
              <w:top w:val="single" w:sz="4" w:space="0" w:color="auto"/>
              <w:left w:val="single" w:sz="4" w:space="0" w:color="auto"/>
              <w:bottom w:val="single" w:sz="4" w:space="0" w:color="auto"/>
              <w:right w:val="single" w:sz="4" w:space="0" w:color="auto"/>
            </w:tcBorders>
          </w:tcPr>
          <w:p w14:paraId="20E5A03D" w14:textId="5EFCFB92"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4410A4C" w14:textId="2A4BEAC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E34B9AF" w14:textId="50953F4D" w:rsidR="003D2B62" w:rsidRDefault="003D2B62" w:rsidP="003D2B62">
            <w:pPr>
              <w:pStyle w:val="TAL"/>
              <w:rPr>
                <w:rFonts w:cs="Arial"/>
                <w:color w:val="000000"/>
                <w:sz w:val="16"/>
                <w:szCs w:val="16"/>
              </w:rPr>
            </w:pPr>
            <w:r w:rsidRPr="00B33FA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7C451A0" w14:textId="1930761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17C6C6C" w14:textId="7494DBFC"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584A77" w14:textId="0EEF618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16A24D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AFEC8B4" w14:textId="2014346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_n257J</w:t>
            </w:r>
          </w:p>
        </w:tc>
        <w:tc>
          <w:tcPr>
            <w:tcW w:w="1054" w:type="dxa"/>
            <w:tcBorders>
              <w:top w:val="single" w:sz="4" w:space="0" w:color="auto"/>
              <w:left w:val="single" w:sz="4" w:space="0" w:color="auto"/>
              <w:bottom w:val="single" w:sz="4" w:space="0" w:color="auto"/>
              <w:right w:val="single" w:sz="4" w:space="0" w:color="auto"/>
            </w:tcBorders>
          </w:tcPr>
          <w:p w14:paraId="2B668C9D" w14:textId="422B4DA0"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2D3A1B" w14:textId="124DD6C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A1AD3D6" w14:textId="08AA4B89" w:rsidR="003D2B62" w:rsidRDefault="003D2B62" w:rsidP="003D2B62">
            <w:pPr>
              <w:pStyle w:val="TAL"/>
              <w:rPr>
                <w:rFonts w:cs="Arial"/>
                <w:color w:val="000000"/>
                <w:sz w:val="16"/>
                <w:szCs w:val="16"/>
              </w:rPr>
            </w:pPr>
            <w:r w:rsidRPr="00B33FA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23D6ACC" w14:textId="15E4657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36D479" w14:textId="595A9EA6"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8200EC" w14:textId="5317680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0B1505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51AB5B" w14:textId="2D637CE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_n257K</w:t>
            </w:r>
          </w:p>
        </w:tc>
        <w:tc>
          <w:tcPr>
            <w:tcW w:w="1054" w:type="dxa"/>
            <w:tcBorders>
              <w:top w:val="single" w:sz="4" w:space="0" w:color="auto"/>
              <w:left w:val="single" w:sz="4" w:space="0" w:color="auto"/>
              <w:bottom w:val="single" w:sz="4" w:space="0" w:color="auto"/>
              <w:right w:val="single" w:sz="4" w:space="0" w:color="auto"/>
            </w:tcBorders>
          </w:tcPr>
          <w:p w14:paraId="3027936F" w14:textId="5CBBBAAE"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94FC6D6" w14:textId="28F587D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48C04D2" w14:textId="08208317" w:rsidR="003D2B62" w:rsidRDefault="003D2B62" w:rsidP="003D2B62">
            <w:pPr>
              <w:pStyle w:val="TAL"/>
              <w:rPr>
                <w:rFonts w:cs="Arial"/>
                <w:color w:val="000000"/>
                <w:sz w:val="16"/>
                <w:szCs w:val="16"/>
              </w:rPr>
            </w:pPr>
            <w:r w:rsidRPr="00B33FA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AA1902F" w14:textId="379571D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250EC6" w14:textId="06D227B5"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B4A881" w14:textId="46FD4D6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92B85B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B93636" w14:textId="65B6842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_n257L</w:t>
            </w:r>
          </w:p>
        </w:tc>
        <w:tc>
          <w:tcPr>
            <w:tcW w:w="1054" w:type="dxa"/>
            <w:tcBorders>
              <w:top w:val="single" w:sz="4" w:space="0" w:color="auto"/>
              <w:left w:val="single" w:sz="4" w:space="0" w:color="auto"/>
              <w:bottom w:val="single" w:sz="4" w:space="0" w:color="auto"/>
              <w:right w:val="single" w:sz="4" w:space="0" w:color="auto"/>
            </w:tcBorders>
          </w:tcPr>
          <w:p w14:paraId="5261A2F0" w14:textId="25F8E1AE"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6B4ABA1" w14:textId="57F6996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C28FC2E" w14:textId="6251C54C" w:rsidR="003D2B62" w:rsidRDefault="003D2B62" w:rsidP="003D2B62">
            <w:pPr>
              <w:pStyle w:val="TAL"/>
              <w:rPr>
                <w:rFonts w:cs="Arial"/>
                <w:color w:val="000000"/>
                <w:sz w:val="16"/>
                <w:szCs w:val="16"/>
              </w:rPr>
            </w:pPr>
            <w:r w:rsidRPr="00B33FA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B5F4F7F" w14:textId="1D6B4CD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798C5D" w14:textId="7A802810"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0A7B5E" w14:textId="425BF39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CD19AB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366FF9F" w14:textId="502A6C6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_n257M</w:t>
            </w:r>
          </w:p>
        </w:tc>
        <w:tc>
          <w:tcPr>
            <w:tcW w:w="1054" w:type="dxa"/>
            <w:tcBorders>
              <w:top w:val="single" w:sz="4" w:space="0" w:color="auto"/>
              <w:left w:val="single" w:sz="4" w:space="0" w:color="auto"/>
              <w:bottom w:val="single" w:sz="4" w:space="0" w:color="auto"/>
              <w:right w:val="single" w:sz="4" w:space="0" w:color="auto"/>
            </w:tcBorders>
          </w:tcPr>
          <w:p w14:paraId="31695A0B" w14:textId="068E5FAD"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1B02553" w14:textId="1EF92DA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08AE9FB"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4D94A603" w14:textId="0C3F141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AB19828" w14:textId="17F066A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2712EA" w14:textId="5B55D39E"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80D99C9" w14:textId="09F55F5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6BEC5A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FB120D" w14:textId="0FB0987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-42A_n257D</w:t>
            </w:r>
          </w:p>
        </w:tc>
        <w:tc>
          <w:tcPr>
            <w:tcW w:w="1054" w:type="dxa"/>
            <w:tcBorders>
              <w:top w:val="single" w:sz="4" w:space="0" w:color="auto"/>
              <w:left w:val="single" w:sz="4" w:space="0" w:color="auto"/>
              <w:bottom w:val="single" w:sz="4" w:space="0" w:color="auto"/>
              <w:right w:val="single" w:sz="4" w:space="0" w:color="auto"/>
            </w:tcBorders>
          </w:tcPr>
          <w:p w14:paraId="7FF03C09" w14:textId="04D4F0B6"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E3C11C4" w14:textId="7823186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18266A5" w14:textId="760ADA6F" w:rsidR="003D2B62" w:rsidRDefault="003D2B62" w:rsidP="003D2B62">
            <w:pPr>
              <w:pStyle w:val="TAL"/>
              <w:rPr>
                <w:rFonts w:cs="Arial"/>
                <w:color w:val="000000"/>
                <w:sz w:val="16"/>
                <w:szCs w:val="16"/>
              </w:rPr>
            </w:pPr>
            <w:r w:rsidRPr="00221F9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2A884A3" w14:textId="563C755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F519A3" w14:textId="659134AE"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E55371" w14:textId="1497722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ECD349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1D579F" w14:textId="1166FCF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-42A_n257E</w:t>
            </w:r>
          </w:p>
        </w:tc>
        <w:tc>
          <w:tcPr>
            <w:tcW w:w="1054" w:type="dxa"/>
            <w:tcBorders>
              <w:top w:val="single" w:sz="4" w:space="0" w:color="auto"/>
              <w:left w:val="single" w:sz="4" w:space="0" w:color="auto"/>
              <w:bottom w:val="single" w:sz="4" w:space="0" w:color="auto"/>
              <w:right w:val="single" w:sz="4" w:space="0" w:color="auto"/>
            </w:tcBorders>
          </w:tcPr>
          <w:p w14:paraId="74B714E6" w14:textId="37044CFA"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EA9A6DA" w14:textId="3B09EF3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D72D73B" w14:textId="196ACEC2" w:rsidR="003D2B62" w:rsidRDefault="003D2B62" w:rsidP="003D2B62">
            <w:pPr>
              <w:pStyle w:val="TAL"/>
              <w:rPr>
                <w:rFonts w:cs="Arial"/>
                <w:color w:val="000000"/>
                <w:sz w:val="16"/>
                <w:szCs w:val="16"/>
              </w:rPr>
            </w:pPr>
            <w:r w:rsidRPr="00221F9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9B7CAB2" w14:textId="5582A3A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E80DD2" w14:textId="28AE4FE7"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366EE34" w14:textId="4B0F436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BFA078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0EB7FC" w14:textId="11FF552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-42A_n257F</w:t>
            </w:r>
          </w:p>
        </w:tc>
        <w:tc>
          <w:tcPr>
            <w:tcW w:w="1054" w:type="dxa"/>
            <w:tcBorders>
              <w:top w:val="single" w:sz="4" w:space="0" w:color="auto"/>
              <w:left w:val="single" w:sz="4" w:space="0" w:color="auto"/>
              <w:bottom w:val="single" w:sz="4" w:space="0" w:color="auto"/>
              <w:right w:val="single" w:sz="4" w:space="0" w:color="auto"/>
            </w:tcBorders>
          </w:tcPr>
          <w:p w14:paraId="74B52319" w14:textId="0B7393B7"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106D24" w14:textId="6BF68A5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AF2318F"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6537F00B" w14:textId="6864232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E00BA67" w14:textId="7E54A36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CFBC42D" w14:textId="164D282A"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A1EC7C" w14:textId="39FB6B5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762D75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947BC8" w14:textId="65EBD20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-42A_n257G</w:t>
            </w:r>
          </w:p>
        </w:tc>
        <w:tc>
          <w:tcPr>
            <w:tcW w:w="1054" w:type="dxa"/>
            <w:tcBorders>
              <w:top w:val="single" w:sz="4" w:space="0" w:color="auto"/>
              <w:left w:val="single" w:sz="4" w:space="0" w:color="auto"/>
              <w:bottom w:val="single" w:sz="4" w:space="0" w:color="auto"/>
              <w:right w:val="single" w:sz="4" w:space="0" w:color="auto"/>
            </w:tcBorders>
          </w:tcPr>
          <w:p w14:paraId="215D9D72" w14:textId="22E499C7"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6DE693" w14:textId="36EC35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63345CE" w14:textId="318ABAD3" w:rsidR="003D2B62" w:rsidRDefault="003D2B62" w:rsidP="003D2B62">
            <w:pPr>
              <w:pStyle w:val="TAL"/>
              <w:rPr>
                <w:rFonts w:cs="Arial"/>
                <w:color w:val="000000"/>
                <w:sz w:val="16"/>
                <w:szCs w:val="16"/>
              </w:rPr>
            </w:pPr>
            <w:r w:rsidRPr="000D0F0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809D6B7" w14:textId="29363AD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7EED03" w14:textId="15413C11"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5797AF" w14:textId="3233352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CC06B1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0B3B106" w14:textId="0CDA347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-42A_n257H</w:t>
            </w:r>
          </w:p>
        </w:tc>
        <w:tc>
          <w:tcPr>
            <w:tcW w:w="1054" w:type="dxa"/>
            <w:tcBorders>
              <w:top w:val="single" w:sz="4" w:space="0" w:color="auto"/>
              <w:left w:val="single" w:sz="4" w:space="0" w:color="auto"/>
              <w:bottom w:val="single" w:sz="4" w:space="0" w:color="auto"/>
              <w:right w:val="single" w:sz="4" w:space="0" w:color="auto"/>
            </w:tcBorders>
          </w:tcPr>
          <w:p w14:paraId="389B328F" w14:textId="2A1AA506"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4EF69B2" w14:textId="5B39A61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FB6B205" w14:textId="322DFC08" w:rsidR="003D2B62" w:rsidRDefault="003D2B62" w:rsidP="003D2B62">
            <w:pPr>
              <w:pStyle w:val="TAL"/>
              <w:rPr>
                <w:rFonts w:cs="Arial"/>
                <w:color w:val="000000"/>
                <w:sz w:val="16"/>
                <w:szCs w:val="16"/>
              </w:rPr>
            </w:pPr>
            <w:r w:rsidRPr="000D0F0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ED85A48" w14:textId="71B99F3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D0C6EA5" w14:textId="4F434636"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FD9EC2" w14:textId="23C90B0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3FE1E8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BD924A" w14:textId="76E594C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-42A_n257I</w:t>
            </w:r>
          </w:p>
        </w:tc>
        <w:tc>
          <w:tcPr>
            <w:tcW w:w="1054" w:type="dxa"/>
            <w:tcBorders>
              <w:top w:val="single" w:sz="4" w:space="0" w:color="auto"/>
              <w:left w:val="single" w:sz="4" w:space="0" w:color="auto"/>
              <w:bottom w:val="single" w:sz="4" w:space="0" w:color="auto"/>
              <w:right w:val="single" w:sz="4" w:space="0" w:color="auto"/>
            </w:tcBorders>
          </w:tcPr>
          <w:p w14:paraId="09A1F614" w14:textId="6088920B"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6A24E6" w14:textId="7257996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41657E7" w14:textId="292A8E68" w:rsidR="003D2B62" w:rsidRDefault="003D2B62" w:rsidP="003D2B62">
            <w:pPr>
              <w:pStyle w:val="TAL"/>
              <w:rPr>
                <w:rFonts w:cs="Arial"/>
                <w:color w:val="000000"/>
                <w:sz w:val="16"/>
                <w:szCs w:val="16"/>
              </w:rPr>
            </w:pPr>
            <w:r w:rsidRPr="000D0F0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8373CA5" w14:textId="74DE4DE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1E4602" w14:textId="2FF6FD8C"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7079D2" w14:textId="3FD6722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BD17EC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A6F3A44" w14:textId="2EFAB13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-42A_n257J</w:t>
            </w:r>
          </w:p>
        </w:tc>
        <w:tc>
          <w:tcPr>
            <w:tcW w:w="1054" w:type="dxa"/>
            <w:tcBorders>
              <w:top w:val="single" w:sz="4" w:space="0" w:color="auto"/>
              <w:left w:val="single" w:sz="4" w:space="0" w:color="auto"/>
              <w:bottom w:val="single" w:sz="4" w:space="0" w:color="auto"/>
              <w:right w:val="single" w:sz="4" w:space="0" w:color="auto"/>
            </w:tcBorders>
          </w:tcPr>
          <w:p w14:paraId="281B2EFA" w14:textId="626D5D53"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E5F25B" w14:textId="18A22AE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18F561D" w14:textId="60A5FAE7" w:rsidR="003D2B62" w:rsidRDefault="003D2B62" w:rsidP="003D2B62">
            <w:pPr>
              <w:pStyle w:val="TAL"/>
              <w:rPr>
                <w:rFonts w:cs="Arial"/>
                <w:color w:val="000000"/>
                <w:sz w:val="16"/>
                <w:szCs w:val="16"/>
              </w:rPr>
            </w:pPr>
            <w:r w:rsidRPr="000D0F0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2E77433" w14:textId="05B68C6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617DF5" w14:textId="405A50CE"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29C0AD" w14:textId="12A56AD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55E10C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0F5FAC" w14:textId="14B5E9E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-42A_n257K</w:t>
            </w:r>
          </w:p>
        </w:tc>
        <w:tc>
          <w:tcPr>
            <w:tcW w:w="1054" w:type="dxa"/>
            <w:tcBorders>
              <w:top w:val="single" w:sz="4" w:space="0" w:color="auto"/>
              <w:left w:val="single" w:sz="4" w:space="0" w:color="auto"/>
              <w:bottom w:val="single" w:sz="4" w:space="0" w:color="auto"/>
              <w:right w:val="single" w:sz="4" w:space="0" w:color="auto"/>
            </w:tcBorders>
          </w:tcPr>
          <w:p w14:paraId="3CD6365B" w14:textId="21D9F278"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0F017FB" w14:textId="4137B2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5D4A046" w14:textId="5A9768ED" w:rsidR="003D2B62" w:rsidRDefault="003D2B62" w:rsidP="003D2B62">
            <w:pPr>
              <w:pStyle w:val="TAL"/>
              <w:rPr>
                <w:rFonts w:cs="Arial"/>
                <w:color w:val="000000"/>
                <w:sz w:val="16"/>
                <w:szCs w:val="16"/>
              </w:rPr>
            </w:pPr>
            <w:r w:rsidRPr="000D0F0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91557BA" w14:textId="4C8D4D8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2D345AF" w14:textId="58D3433B"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253B3A" w14:textId="72528AB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B78E41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6ACB4D" w14:textId="67D471A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-42A_n257L</w:t>
            </w:r>
          </w:p>
        </w:tc>
        <w:tc>
          <w:tcPr>
            <w:tcW w:w="1054" w:type="dxa"/>
            <w:tcBorders>
              <w:top w:val="single" w:sz="4" w:space="0" w:color="auto"/>
              <w:left w:val="single" w:sz="4" w:space="0" w:color="auto"/>
              <w:bottom w:val="single" w:sz="4" w:space="0" w:color="auto"/>
              <w:right w:val="single" w:sz="4" w:space="0" w:color="auto"/>
            </w:tcBorders>
          </w:tcPr>
          <w:p w14:paraId="58062D13" w14:textId="5C19A96D"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FFC2583" w14:textId="5F85A18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7381D36" w14:textId="7DA13358" w:rsidR="003D2B62" w:rsidRDefault="003D2B62" w:rsidP="003D2B62">
            <w:pPr>
              <w:pStyle w:val="TAL"/>
              <w:rPr>
                <w:rFonts w:cs="Arial"/>
                <w:color w:val="000000"/>
                <w:sz w:val="16"/>
                <w:szCs w:val="16"/>
              </w:rPr>
            </w:pPr>
            <w:r w:rsidRPr="000D0F0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EC55598" w14:textId="71D4658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716BCE" w14:textId="5CA3C1F7"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419187" w14:textId="340FCC3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DDC713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BCB57C" w14:textId="1CEFD80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-42A_n257M</w:t>
            </w:r>
          </w:p>
        </w:tc>
        <w:tc>
          <w:tcPr>
            <w:tcW w:w="1054" w:type="dxa"/>
            <w:tcBorders>
              <w:top w:val="single" w:sz="4" w:space="0" w:color="auto"/>
              <w:left w:val="single" w:sz="4" w:space="0" w:color="auto"/>
              <w:bottom w:val="single" w:sz="4" w:space="0" w:color="auto"/>
              <w:right w:val="single" w:sz="4" w:space="0" w:color="auto"/>
            </w:tcBorders>
          </w:tcPr>
          <w:p w14:paraId="4A8B168F" w14:textId="383F0285"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4ED54D9" w14:textId="645085D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4A6424C"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2FDCEE10" w14:textId="594A4C5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9A59E80" w14:textId="6F32F91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1BE614C" w14:textId="042EC3F0"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FA7A7C8" w14:textId="2F90751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5D84CA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157C9EE" w14:textId="0602232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DC_3A-41C-42C_n257D</w:t>
            </w:r>
          </w:p>
        </w:tc>
        <w:tc>
          <w:tcPr>
            <w:tcW w:w="1054" w:type="dxa"/>
            <w:tcBorders>
              <w:top w:val="single" w:sz="4" w:space="0" w:color="auto"/>
              <w:left w:val="single" w:sz="4" w:space="0" w:color="auto"/>
              <w:bottom w:val="single" w:sz="4" w:space="0" w:color="auto"/>
              <w:right w:val="single" w:sz="4" w:space="0" w:color="auto"/>
            </w:tcBorders>
          </w:tcPr>
          <w:p w14:paraId="7FEA8926" w14:textId="1B0B395B"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9C60E7" w14:textId="18A415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FE6916B"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013E5F8E" w14:textId="0B65908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0E471B3" w14:textId="018ACCA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6EAB2D2" w14:textId="02B811AC"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DB22F1" w14:textId="04AA1E3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E80F0B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8FCC5E" w14:textId="439FACA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w:t>
            </w:r>
            <w:r w:rsidRPr="0079359E">
              <w:rPr>
                <w:rFonts w:ascii="Arial" w:eastAsia="Malgun Gothic" w:hAnsi="Arial" w:cs="Arial" w:hint="eastAsia"/>
                <w:sz w:val="16"/>
                <w:szCs w:val="16"/>
                <w:lang w:eastAsia="ko-KR"/>
              </w:rPr>
              <w:t>E</w:t>
            </w:r>
          </w:p>
        </w:tc>
        <w:tc>
          <w:tcPr>
            <w:tcW w:w="1054" w:type="dxa"/>
            <w:tcBorders>
              <w:top w:val="single" w:sz="4" w:space="0" w:color="auto"/>
              <w:left w:val="single" w:sz="4" w:space="0" w:color="auto"/>
              <w:bottom w:val="single" w:sz="4" w:space="0" w:color="auto"/>
              <w:right w:val="single" w:sz="4" w:space="0" w:color="auto"/>
            </w:tcBorders>
          </w:tcPr>
          <w:p w14:paraId="2CA0029F" w14:textId="5FAEFBB3"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1916AC0" w14:textId="56FADFF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2B90B30" w14:textId="2C3BC2B6" w:rsidR="003D2B62" w:rsidRDefault="003D2B62" w:rsidP="003D2B62">
            <w:pPr>
              <w:pStyle w:val="TAL"/>
              <w:rPr>
                <w:rFonts w:cs="Arial"/>
                <w:color w:val="000000"/>
                <w:sz w:val="16"/>
                <w:szCs w:val="16"/>
              </w:rPr>
            </w:pPr>
            <w:r w:rsidRPr="00CA14FD">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FEEF632" w14:textId="3878F07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67BA1F" w14:textId="64ACB79C"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F5C2EEC" w14:textId="20A1D43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296960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975B9EC" w14:textId="26054EC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DC_3A-41C-42C_n257F</w:t>
            </w:r>
          </w:p>
        </w:tc>
        <w:tc>
          <w:tcPr>
            <w:tcW w:w="1054" w:type="dxa"/>
            <w:tcBorders>
              <w:top w:val="single" w:sz="4" w:space="0" w:color="auto"/>
              <w:left w:val="single" w:sz="4" w:space="0" w:color="auto"/>
              <w:bottom w:val="single" w:sz="4" w:space="0" w:color="auto"/>
              <w:right w:val="single" w:sz="4" w:space="0" w:color="auto"/>
            </w:tcBorders>
          </w:tcPr>
          <w:p w14:paraId="146A6E3A" w14:textId="34ABD46D"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13523A" w14:textId="3F0132E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A466CE3" w14:textId="0BA990D2" w:rsidR="003D2B62" w:rsidRDefault="003D2B62" w:rsidP="003D2B62">
            <w:pPr>
              <w:pStyle w:val="TAL"/>
              <w:rPr>
                <w:rFonts w:cs="Arial"/>
                <w:color w:val="000000"/>
                <w:sz w:val="16"/>
                <w:szCs w:val="16"/>
              </w:rPr>
            </w:pPr>
            <w:r w:rsidRPr="00CA14FD">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ACC16F0" w14:textId="09FA8CB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9899D4" w14:textId="700C4F37"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522D09" w14:textId="33521D6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E152A8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9E1504" w14:textId="2D0E752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DC_3A-41C-42C_n257G</w:t>
            </w:r>
          </w:p>
        </w:tc>
        <w:tc>
          <w:tcPr>
            <w:tcW w:w="1054" w:type="dxa"/>
            <w:tcBorders>
              <w:top w:val="single" w:sz="4" w:space="0" w:color="auto"/>
              <w:left w:val="single" w:sz="4" w:space="0" w:color="auto"/>
              <w:bottom w:val="single" w:sz="4" w:space="0" w:color="auto"/>
              <w:right w:val="single" w:sz="4" w:space="0" w:color="auto"/>
            </w:tcBorders>
          </w:tcPr>
          <w:p w14:paraId="43992EF7" w14:textId="1EB25F9F"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ABA4E0" w14:textId="3C0B1E8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1E11BD6" w14:textId="03256D75" w:rsidR="003D2B62" w:rsidRDefault="003D2B62" w:rsidP="003D2B62">
            <w:pPr>
              <w:pStyle w:val="TAL"/>
              <w:rPr>
                <w:rFonts w:cs="Arial"/>
                <w:color w:val="000000"/>
                <w:sz w:val="16"/>
                <w:szCs w:val="16"/>
              </w:rPr>
            </w:pPr>
            <w:r w:rsidRPr="0036387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3F5C141" w14:textId="02DA57F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038C4A" w14:textId="18D45712"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129DD21" w14:textId="3097336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999CEA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C49068" w14:textId="4C99768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DC_3A-41C-42C_n257H</w:t>
            </w:r>
          </w:p>
        </w:tc>
        <w:tc>
          <w:tcPr>
            <w:tcW w:w="1054" w:type="dxa"/>
            <w:tcBorders>
              <w:top w:val="single" w:sz="4" w:space="0" w:color="auto"/>
              <w:left w:val="single" w:sz="4" w:space="0" w:color="auto"/>
              <w:bottom w:val="single" w:sz="4" w:space="0" w:color="auto"/>
              <w:right w:val="single" w:sz="4" w:space="0" w:color="auto"/>
            </w:tcBorders>
          </w:tcPr>
          <w:p w14:paraId="43E4B009" w14:textId="36649958"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7422356" w14:textId="4C5B945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F525A74" w14:textId="4DE4D893" w:rsidR="003D2B62" w:rsidRDefault="003D2B62" w:rsidP="003D2B62">
            <w:pPr>
              <w:pStyle w:val="TAL"/>
              <w:rPr>
                <w:rFonts w:cs="Arial"/>
                <w:color w:val="000000"/>
                <w:sz w:val="16"/>
                <w:szCs w:val="16"/>
              </w:rPr>
            </w:pPr>
            <w:r w:rsidRPr="0036387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5650788" w14:textId="55BF0CA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DEBBC1" w14:textId="650A64A2"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D5C2A9" w14:textId="58D9558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1A996A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37E3D1" w14:textId="2206287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DC_3A-41C-42C_n257I</w:t>
            </w:r>
          </w:p>
        </w:tc>
        <w:tc>
          <w:tcPr>
            <w:tcW w:w="1054" w:type="dxa"/>
            <w:tcBorders>
              <w:top w:val="single" w:sz="4" w:space="0" w:color="auto"/>
              <w:left w:val="single" w:sz="4" w:space="0" w:color="auto"/>
              <w:bottom w:val="single" w:sz="4" w:space="0" w:color="auto"/>
              <w:right w:val="single" w:sz="4" w:space="0" w:color="auto"/>
            </w:tcBorders>
          </w:tcPr>
          <w:p w14:paraId="412BB559" w14:textId="614A365D"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4D8EAE1" w14:textId="77147A4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0B78185" w14:textId="5F556CA6" w:rsidR="003D2B62" w:rsidRDefault="003D2B62" w:rsidP="003D2B62">
            <w:pPr>
              <w:pStyle w:val="TAL"/>
              <w:rPr>
                <w:rFonts w:cs="Arial"/>
                <w:color w:val="000000"/>
                <w:sz w:val="16"/>
                <w:szCs w:val="16"/>
              </w:rPr>
            </w:pPr>
            <w:r w:rsidRPr="0036387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AF0A59B" w14:textId="2D4624B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0E006D" w14:textId="17E1D628"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333CA0" w14:textId="7B9929E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A05880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5F3404" w14:textId="414109B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DC_3A-41C-42C_n257J</w:t>
            </w:r>
          </w:p>
        </w:tc>
        <w:tc>
          <w:tcPr>
            <w:tcW w:w="1054" w:type="dxa"/>
            <w:tcBorders>
              <w:top w:val="single" w:sz="4" w:space="0" w:color="auto"/>
              <w:left w:val="single" w:sz="4" w:space="0" w:color="auto"/>
              <w:bottom w:val="single" w:sz="4" w:space="0" w:color="auto"/>
              <w:right w:val="single" w:sz="4" w:space="0" w:color="auto"/>
            </w:tcBorders>
          </w:tcPr>
          <w:p w14:paraId="685B3CD7" w14:textId="771E1408"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F39F793" w14:textId="57F368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DDB725B" w14:textId="6B3606B3" w:rsidR="003D2B62" w:rsidRDefault="003D2B62" w:rsidP="003D2B62">
            <w:pPr>
              <w:pStyle w:val="TAL"/>
              <w:rPr>
                <w:rFonts w:cs="Arial"/>
                <w:color w:val="000000"/>
                <w:sz w:val="16"/>
                <w:szCs w:val="16"/>
              </w:rPr>
            </w:pPr>
            <w:r w:rsidRPr="0036387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6BEF07E" w14:textId="74058F8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1CC6AD" w14:textId="5D75E42E"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FE9778" w14:textId="6D481F7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B4C2F9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E0C9073" w14:textId="44CB11D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DC_3A-41C-42C_n257K</w:t>
            </w:r>
          </w:p>
        </w:tc>
        <w:tc>
          <w:tcPr>
            <w:tcW w:w="1054" w:type="dxa"/>
            <w:tcBorders>
              <w:top w:val="single" w:sz="4" w:space="0" w:color="auto"/>
              <w:left w:val="single" w:sz="4" w:space="0" w:color="auto"/>
              <w:bottom w:val="single" w:sz="4" w:space="0" w:color="auto"/>
              <w:right w:val="single" w:sz="4" w:space="0" w:color="auto"/>
            </w:tcBorders>
          </w:tcPr>
          <w:p w14:paraId="530E6338" w14:textId="3D795335"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A013435" w14:textId="7279DEC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B3CBF6D" w14:textId="12ABFE89" w:rsidR="003D2B62" w:rsidRDefault="003D2B62" w:rsidP="003D2B62">
            <w:pPr>
              <w:pStyle w:val="TAL"/>
              <w:rPr>
                <w:rFonts w:cs="Arial"/>
                <w:color w:val="000000"/>
                <w:sz w:val="16"/>
                <w:szCs w:val="16"/>
              </w:rPr>
            </w:pPr>
            <w:r w:rsidRPr="0036387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488A132" w14:textId="69AAD9D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9CEAE2" w14:textId="6948BBA8"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6EBB358" w14:textId="32EE74A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EA2327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5B8ADAD" w14:textId="1F77F9C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DC_3A-41C-42C_n257L</w:t>
            </w:r>
          </w:p>
        </w:tc>
        <w:tc>
          <w:tcPr>
            <w:tcW w:w="1054" w:type="dxa"/>
            <w:tcBorders>
              <w:top w:val="single" w:sz="4" w:space="0" w:color="auto"/>
              <w:left w:val="single" w:sz="4" w:space="0" w:color="auto"/>
              <w:bottom w:val="single" w:sz="4" w:space="0" w:color="auto"/>
              <w:right w:val="single" w:sz="4" w:space="0" w:color="auto"/>
            </w:tcBorders>
          </w:tcPr>
          <w:p w14:paraId="28EBB7BE" w14:textId="58B5C6EB"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5F4AB18" w14:textId="509D02B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654A4F7" w14:textId="6B508AD5" w:rsidR="003D2B62" w:rsidRPr="005778B8" w:rsidRDefault="003D2B62" w:rsidP="003D2B62">
            <w:pPr>
              <w:pStyle w:val="TAL"/>
              <w:rPr>
                <w:rFonts w:cs="Arial"/>
                <w:sz w:val="16"/>
                <w:szCs w:val="16"/>
                <w:lang w:eastAsia="ja-JP"/>
              </w:rPr>
            </w:pPr>
            <w:r w:rsidRPr="0036387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8496B47" w14:textId="628E633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A54A92" w14:textId="003CC478"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2AC3B1" w14:textId="039C491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1403F5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4F105E2" w14:textId="28CAF43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DC_3A-41C-42C_n257M</w:t>
            </w:r>
          </w:p>
        </w:tc>
        <w:tc>
          <w:tcPr>
            <w:tcW w:w="1054" w:type="dxa"/>
            <w:tcBorders>
              <w:top w:val="single" w:sz="4" w:space="0" w:color="auto"/>
              <w:left w:val="single" w:sz="4" w:space="0" w:color="auto"/>
              <w:bottom w:val="single" w:sz="4" w:space="0" w:color="auto"/>
              <w:right w:val="single" w:sz="4" w:space="0" w:color="auto"/>
            </w:tcBorders>
          </w:tcPr>
          <w:p w14:paraId="3D7B8C8A" w14:textId="0D082612"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7CB5104" w14:textId="0CA9419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266A95E"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5DEFD9D9" w14:textId="477C4D92" w:rsidR="003D2B62" w:rsidRPr="005778B8"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5853A0A" w14:textId="54F7AE8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107429" w14:textId="4BD5587F"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4543A0" w14:textId="04FD00B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B51941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6A5458" w14:textId="73AA9CB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DC_1A-3A-42A_n257G</w:t>
            </w:r>
          </w:p>
        </w:tc>
        <w:tc>
          <w:tcPr>
            <w:tcW w:w="1054" w:type="dxa"/>
            <w:tcBorders>
              <w:top w:val="single" w:sz="4" w:space="0" w:color="auto"/>
              <w:left w:val="single" w:sz="4" w:space="0" w:color="auto"/>
              <w:bottom w:val="single" w:sz="4" w:space="0" w:color="auto"/>
              <w:right w:val="single" w:sz="4" w:space="0" w:color="auto"/>
            </w:tcBorders>
          </w:tcPr>
          <w:p w14:paraId="5132ACAD" w14:textId="734B8720"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0175AAA" w14:textId="11D3FC10"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AFE023A" w14:textId="34B4421F"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3DA83613" w14:textId="3E7EE0FF"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2F49EB" w14:textId="66453661"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633C677" w14:textId="2C8D56C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2FA970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A5B4F1" w14:textId="12817D8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DC_1A-3A-42A_n257H</w:t>
            </w:r>
          </w:p>
        </w:tc>
        <w:tc>
          <w:tcPr>
            <w:tcW w:w="1054" w:type="dxa"/>
            <w:tcBorders>
              <w:top w:val="single" w:sz="4" w:space="0" w:color="auto"/>
              <w:left w:val="single" w:sz="4" w:space="0" w:color="auto"/>
              <w:bottom w:val="single" w:sz="4" w:space="0" w:color="auto"/>
              <w:right w:val="single" w:sz="4" w:space="0" w:color="auto"/>
            </w:tcBorders>
          </w:tcPr>
          <w:p w14:paraId="6D1B4CDA" w14:textId="0CB979B1"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B603617" w14:textId="3544DCD6"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507E39A" w14:textId="08F3B752"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5AB35D37" w14:textId="285F4CAB"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E0BF1C1" w14:textId="346008A3"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B464CBC" w14:textId="64369BA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3EB756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3764A64" w14:textId="7B029B7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DC_1A-3A-42A_n257I</w:t>
            </w:r>
          </w:p>
        </w:tc>
        <w:tc>
          <w:tcPr>
            <w:tcW w:w="1054" w:type="dxa"/>
            <w:tcBorders>
              <w:top w:val="single" w:sz="4" w:space="0" w:color="auto"/>
              <w:left w:val="single" w:sz="4" w:space="0" w:color="auto"/>
              <w:bottom w:val="single" w:sz="4" w:space="0" w:color="auto"/>
              <w:right w:val="single" w:sz="4" w:space="0" w:color="auto"/>
            </w:tcBorders>
          </w:tcPr>
          <w:p w14:paraId="4C10B89E" w14:textId="2E134241"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8875A85" w14:textId="729B3352"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BA860FB" w14:textId="27FD4AEA"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459D4DA8" w14:textId="2EC4ECB4"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B90305" w14:textId="7B0DB94D"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AB59A40" w14:textId="4B4C294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F76CC2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C6A0B7" w14:textId="3B82B82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DC_1A-3A-42A_n257J</w:t>
            </w:r>
          </w:p>
        </w:tc>
        <w:tc>
          <w:tcPr>
            <w:tcW w:w="1054" w:type="dxa"/>
            <w:tcBorders>
              <w:top w:val="single" w:sz="4" w:space="0" w:color="auto"/>
              <w:left w:val="single" w:sz="4" w:space="0" w:color="auto"/>
              <w:bottom w:val="single" w:sz="4" w:space="0" w:color="auto"/>
              <w:right w:val="single" w:sz="4" w:space="0" w:color="auto"/>
            </w:tcBorders>
          </w:tcPr>
          <w:p w14:paraId="071059A9" w14:textId="20DE9A3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94C5F52" w14:textId="4F54BD98"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1F185BD" w14:textId="483193EE"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49A458EF" w14:textId="2716BFE0"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F4A848" w14:textId="5D145BAF"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E8BBBC" w14:textId="7252177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EEA5CE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EBE6BD" w14:textId="4FFAACF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DC_1A-3A-42A_n257K</w:t>
            </w:r>
          </w:p>
        </w:tc>
        <w:tc>
          <w:tcPr>
            <w:tcW w:w="1054" w:type="dxa"/>
            <w:tcBorders>
              <w:top w:val="single" w:sz="4" w:space="0" w:color="auto"/>
              <w:left w:val="single" w:sz="4" w:space="0" w:color="auto"/>
              <w:bottom w:val="single" w:sz="4" w:space="0" w:color="auto"/>
              <w:right w:val="single" w:sz="4" w:space="0" w:color="auto"/>
            </w:tcBorders>
          </w:tcPr>
          <w:p w14:paraId="5EFFDA31" w14:textId="5ECB19AF"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627B9F" w14:textId="1D0C1238"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52D32DE" w14:textId="1544F2BE"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020539A8" w14:textId="3C8E8800"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818EB1" w14:textId="475C21E5"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E4BD9AC" w14:textId="6CF6705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0F4F1B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735DF65" w14:textId="5FE9D2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DC_1A-3A-42A_n257L</w:t>
            </w:r>
          </w:p>
        </w:tc>
        <w:tc>
          <w:tcPr>
            <w:tcW w:w="1054" w:type="dxa"/>
            <w:tcBorders>
              <w:top w:val="single" w:sz="4" w:space="0" w:color="auto"/>
              <w:left w:val="single" w:sz="4" w:space="0" w:color="auto"/>
              <w:bottom w:val="single" w:sz="4" w:space="0" w:color="auto"/>
              <w:right w:val="single" w:sz="4" w:space="0" w:color="auto"/>
            </w:tcBorders>
          </w:tcPr>
          <w:p w14:paraId="58C7FA49" w14:textId="284E631C"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AD99F22" w14:textId="3A5FA2D1"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9BAA24F" w14:textId="60AD2F01"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67F18B10" w14:textId="35C1B24A"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70C0E6" w14:textId="25095ACE"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A51A75" w14:textId="442F628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3DED72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735D8F" w14:textId="46F1C3F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DC_1A-3A-42A_n257M</w:t>
            </w:r>
          </w:p>
        </w:tc>
        <w:tc>
          <w:tcPr>
            <w:tcW w:w="1054" w:type="dxa"/>
            <w:tcBorders>
              <w:top w:val="single" w:sz="4" w:space="0" w:color="auto"/>
              <w:left w:val="single" w:sz="4" w:space="0" w:color="auto"/>
              <w:bottom w:val="single" w:sz="4" w:space="0" w:color="auto"/>
              <w:right w:val="single" w:sz="4" w:space="0" w:color="auto"/>
            </w:tcBorders>
          </w:tcPr>
          <w:p w14:paraId="38D92D69" w14:textId="43F7ED37"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EAFF5A6" w14:textId="52B02B42"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F6FDFB6" w14:textId="7F7EFA8A"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41E60D14" w14:textId="52467967"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908871" w14:textId="1802CD74"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CF182B" w14:textId="0908319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D93E4B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5F5C95D" w14:textId="6DBA861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DC_1A-3A-42C_n257G</w:t>
            </w:r>
          </w:p>
        </w:tc>
        <w:tc>
          <w:tcPr>
            <w:tcW w:w="1054" w:type="dxa"/>
            <w:tcBorders>
              <w:top w:val="single" w:sz="4" w:space="0" w:color="auto"/>
              <w:left w:val="single" w:sz="4" w:space="0" w:color="auto"/>
              <w:bottom w:val="single" w:sz="4" w:space="0" w:color="auto"/>
              <w:right w:val="single" w:sz="4" w:space="0" w:color="auto"/>
            </w:tcBorders>
          </w:tcPr>
          <w:p w14:paraId="313AC64F" w14:textId="27B6137E"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6D69027" w14:textId="65A44E8B"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064FEA2" w14:textId="544D74F2"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1D897E38" w14:textId="316FFE89"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BBFD5D" w14:textId="3A9BC51D"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CF3BC84" w14:textId="62962A0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2749A8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955EF2" w14:textId="6E59B51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DC_1A-3A-42C_n257H</w:t>
            </w:r>
          </w:p>
        </w:tc>
        <w:tc>
          <w:tcPr>
            <w:tcW w:w="1054" w:type="dxa"/>
            <w:tcBorders>
              <w:top w:val="single" w:sz="4" w:space="0" w:color="auto"/>
              <w:left w:val="single" w:sz="4" w:space="0" w:color="auto"/>
              <w:bottom w:val="single" w:sz="4" w:space="0" w:color="auto"/>
              <w:right w:val="single" w:sz="4" w:space="0" w:color="auto"/>
            </w:tcBorders>
          </w:tcPr>
          <w:p w14:paraId="17685570" w14:textId="02851118"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A27644" w14:textId="483095D5"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B9FDA9B" w14:textId="5CE33F5B"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2E924639" w14:textId="16E68F13"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9CD159" w14:textId="7A99AD2B"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181899" w14:textId="083AF85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B16E97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826AAE" w14:textId="7908778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DC_1A-3A-42C_n257I</w:t>
            </w:r>
          </w:p>
        </w:tc>
        <w:tc>
          <w:tcPr>
            <w:tcW w:w="1054" w:type="dxa"/>
            <w:tcBorders>
              <w:top w:val="single" w:sz="4" w:space="0" w:color="auto"/>
              <w:left w:val="single" w:sz="4" w:space="0" w:color="auto"/>
              <w:bottom w:val="single" w:sz="4" w:space="0" w:color="auto"/>
              <w:right w:val="single" w:sz="4" w:space="0" w:color="auto"/>
            </w:tcBorders>
          </w:tcPr>
          <w:p w14:paraId="404382D5" w14:textId="54DED122"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FEF540" w14:textId="5433213E"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8138A37" w14:textId="2DAEC24F"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50AA4475" w14:textId="3E6D6485"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112C99" w14:textId="1DEB97D5"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E8B93B" w14:textId="3B7200E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B39CD4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B6C38B" w14:textId="638620D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DC_1A-3A-42C_n257J</w:t>
            </w:r>
          </w:p>
        </w:tc>
        <w:tc>
          <w:tcPr>
            <w:tcW w:w="1054" w:type="dxa"/>
            <w:tcBorders>
              <w:top w:val="single" w:sz="4" w:space="0" w:color="auto"/>
              <w:left w:val="single" w:sz="4" w:space="0" w:color="auto"/>
              <w:bottom w:val="single" w:sz="4" w:space="0" w:color="auto"/>
              <w:right w:val="single" w:sz="4" w:space="0" w:color="auto"/>
            </w:tcBorders>
          </w:tcPr>
          <w:p w14:paraId="3A7894B2" w14:textId="2BA6F3CF"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EED4B67" w14:textId="3786ACDF"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07286FC" w14:textId="24DE8C7B"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34B13FD9" w14:textId="4B661B75"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EB3A8E" w14:textId="3339AAF8"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322171" w14:textId="4447E28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54D167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8A70DD" w14:textId="7964876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DC_1A-3A-42C_n257K</w:t>
            </w:r>
          </w:p>
        </w:tc>
        <w:tc>
          <w:tcPr>
            <w:tcW w:w="1054" w:type="dxa"/>
            <w:tcBorders>
              <w:top w:val="single" w:sz="4" w:space="0" w:color="auto"/>
              <w:left w:val="single" w:sz="4" w:space="0" w:color="auto"/>
              <w:bottom w:val="single" w:sz="4" w:space="0" w:color="auto"/>
              <w:right w:val="single" w:sz="4" w:space="0" w:color="auto"/>
            </w:tcBorders>
          </w:tcPr>
          <w:p w14:paraId="0E189A1E" w14:textId="20ABA45C"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0DD1D7B" w14:textId="2F3B25FE"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DC0D472" w14:textId="512151CA"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09A2EE50" w14:textId="1D630075"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9D1ED2" w14:textId="06155BD9"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8B43B21" w14:textId="2004498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63DE35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EE3EF35" w14:textId="1F48A91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DC_1A-3A-42C_n257L</w:t>
            </w:r>
          </w:p>
        </w:tc>
        <w:tc>
          <w:tcPr>
            <w:tcW w:w="1054" w:type="dxa"/>
            <w:tcBorders>
              <w:top w:val="single" w:sz="4" w:space="0" w:color="auto"/>
              <w:left w:val="single" w:sz="4" w:space="0" w:color="auto"/>
              <w:bottom w:val="single" w:sz="4" w:space="0" w:color="auto"/>
              <w:right w:val="single" w:sz="4" w:space="0" w:color="auto"/>
            </w:tcBorders>
          </w:tcPr>
          <w:p w14:paraId="195CB2DA" w14:textId="418B1784"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460C92" w14:textId="66E7AF60"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E5CF96E" w14:textId="51045047" w:rsidR="003D2B62" w:rsidRPr="006E7FFB"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2FD9DA3D" w14:textId="6A71F43D"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961181" w14:textId="23AF1202"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F2A564F" w14:textId="4E43776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6501C6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6F56D3" w14:textId="7A5F628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DC_1A-3A-42C_n257M</w:t>
            </w:r>
          </w:p>
        </w:tc>
        <w:tc>
          <w:tcPr>
            <w:tcW w:w="1054" w:type="dxa"/>
            <w:tcBorders>
              <w:top w:val="single" w:sz="4" w:space="0" w:color="auto"/>
              <w:left w:val="single" w:sz="4" w:space="0" w:color="auto"/>
              <w:bottom w:val="single" w:sz="4" w:space="0" w:color="auto"/>
              <w:right w:val="single" w:sz="4" w:space="0" w:color="auto"/>
            </w:tcBorders>
          </w:tcPr>
          <w:p w14:paraId="3962A7CE" w14:textId="3854BD39"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CC6ACC" w14:textId="6CCD7A93"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529C93B" w14:textId="25B87991" w:rsidR="003D2B62" w:rsidRPr="006E7FFB"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5F19D451" w14:textId="2AB84DF6"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F3193D" w14:textId="111F2C76"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51C35FE" w14:textId="2787029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211A2A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EE39571" w14:textId="27FCEB0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DC_2A-12A-30A_n260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6BE8E012" w14:textId="40AD6574"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Rel-16</w:t>
            </w:r>
          </w:p>
        </w:tc>
        <w:tc>
          <w:tcPr>
            <w:tcW w:w="2835" w:type="dxa"/>
            <w:tcBorders>
              <w:top w:val="single" w:sz="4" w:space="0" w:color="auto"/>
              <w:left w:val="single" w:sz="4" w:space="0" w:color="auto"/>
              <w:bottom w:val="single" w:sz="4" w:space="0" w:color="auto"/>
              <w:right w:val="single" w:sz="4" w:space="0" w:color="auto"/>
            </w:tcBorders>
          </w:tcPr>
          <w:p w14:paraId="5FE91271" w14:textId="5719F3A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06B8AC64" w14:textId="3F24FF4C" w:rsidR="003D2B62" w:rsidRDefault="003D2B62" w:rsidP="003D2B62">
            <w:pPr>
              <w:pStyle w:val="TAL"/>
              <w:rPr>
                <w:rFonts w:cs="Arial"/>
                <w:sz w:val="16"/>
                <w:szCs w:val="16"/>
                <w:lang w:eastAsia="ja-JP"/>
              </w:rPr>
            </w:pPr>
            <w:r>
              <w:rPr>
                <w:rFonts w:cs="Arial"/>
                <w:sz w:val="16"/>
                <w:szCs w:val="16"/>
                <w:lang w:eastAsia="ja-JP"/>
              </w:rPr>
              <w:t>37.716-31-11</w:t>
            </w:r>
            <w:r w:rsidRPr="00EC53D8">
              <w:rPr>
                <w:rFonts w:cs="Arial"/>
                <w:sz w:val="16"/>
                <w:szCs w:val="16"/>
                <w:lang w:eastAsia="ja-JP"/>
              </w:rPr>
              <w:t xml:space="preserve">: </w:t>
            </w:r>
            <w:r w:rsidRPr="006E7FFB">
              <w:rPr>
                <w:rFonts w:cs="Arial"/>
                <w:sz w:val="16"/>
                <w:szCs w:val="16"/>
                <w:lang w:eastAsia="ja-JP"/>
              </w:rPr>
              <w:t>R4-1812796</w:t>
            </w:r>
            <w:r>
              <w:rPr>
                <w:rFonts w:cs="Arial"/>
                <w:sz w:val="16"/>
                <w:szCs w:val="16"/>
                <w:lang w:eastAsia="ja-JP"/>
              </w:rPr>
              <w:t xml:space="preserve">, </w:t>
            </w:r>
            <w:r w:rsidRPr="00106DBB">
              <w:rPr>
                <w:rFonts w:cs="Arial"/>
                <w:sz w:val="16"/>
                <w:szCs w:val="16"/>
                <w:lang w:eastAsia="ja-JP"/>
              </w:rPr>
              <w:t>R4-1815813</w:t>
            </w:r>
          </w:p>
          <w:p w14:paraId="0B75554B" w14:textId="75BA1D57" w:rsidR="003D2B62" w:rsidRPr="006E7FFB"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F55C25D" w14:textId="016D246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80E3265" w14:textId="405A6B01"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3B0008B" w14:textId="4E98734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CDD426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5DB7A49" w14:textId="355380B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DC_2A-5A-30A_n260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5FEF298B" w14:textId="1586A14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Rel-16</w:t>
            </w:r>
          </w:p>
        </w:tc>
        <w:tc>
          <w:tcPr>
            <w:tcW w:w="2835" w:type="dxa"/>
            <w:tcBorders>
              <w:top w:val="single" w:sz="4" w:space="0" w:color="auto"/>
              <w:left w:val="single" w:sz="4" w:space="0" w:color="auto"/>
              <w:bottom w:val="single" w:sz="4" w:space="0" w:color="auto"/>
              <w:right w:val="single" w:sz="4" w:space="0" w:color="auto"/>
            </w:tcBorders>
          </w:tcPr>
          <w:p w14:paraId="7519B054" w14:textId="68E51BA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00048879" w14:textId="1B3D4CDE" w:rsidR="003D2B62" w:rsidRDefault="003D2B62" w:rsidP="003D2B62">
            <w:pPr>
              <w:pStyle w:val="TAL"/>
              <w:rPr>
                <w:rFonts w:cs="Arial"/>
                <w:sz w:val="16"/>
                <w:szCs w:val="16"/>
                <w:lang w:eastAsia="ja-JP"/>
              </w:rPr>
            </w:pPr>
            <w:r>
              <w:rPr>
                <w:rFonts w:cs="Arial"/>
                <w:sz w:val="16"/>
                <w:szCs w:val="16"/>
                <w:lang w:eastAsia="ja-JP"/>
              </w:rPr>
              <w:t>37.716-31-11</w:t>
            </w:r>
            <w:r w:rsidRPr="00EC53D8">
              <w:rPr>
                <w:rFonts w:cs="Arial"/>
                <w:sz w:val="16"/>
                <w:szCs w:val="16"/>
                <w:lang w:eastAsia="ja-JP"/>
              </w:rPr>
              <w:t xml:space="preserve">: </w:t>
            </w:r>
            <w:r w:rsidRPr="006E7FFB">
              <w:rPr>
                <w:rFonts w:cs="Arial"/>
                <w:sz w:val="16"/>
                <w:szCs w:val="16"/>
                <w:lang w:eastAsia="ja-JP"/>
              </w:rPr>
              <w:t>R4-1812797</w:t>
            </w:r>
            <w:r>
              <w:rPr>
                <w:rFonts w:cs="Arial"/>
                <w:sz w:val="16"/>
                <w:szCs w:val="16"/>
                <w:lang w:eastAsia="ja-JP"/>
              </w:rPr>
              <w:t xml:space="preserve">, </w:t>
            </w:r>
            <w:r w:rsidRPr="00106DBB">
              <w:rPr>
                <w:rFonts w:cs="Arial"/>
                <w:sz w:val="16"/>
                <w:szCs w:val="16"/>
                <w:lang w:eastAsia="ja-JP"/>
              </w:rPr>
              <w:t>R4-1815813</w:t>
            </w:r>
          </w:p>
          <w:p w14:paraId="758E89DD" w14:textId="19BA8EBB" w:rsidR="003D2B62" w:rsidRPr="006E7FFB"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84BCD28" w14:textId="710EE5F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0A6AB3" w14:textId="7888AE0B"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AC0F8C" w14:textId="23FC8C0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CA895A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88ADF7" w14:textId="6E64E75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DC_2A-12A-66A_n260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6886DEF4" w14:textId="4B8E5F0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Rel-16</w:t>
            </w:r>
          </w:p>
        </w:tc>
        <w:tc>
          <w:tcPr>
            <w:tcW w:w="2835" w:type="dxa"/>
            <w:tcBorders>
              <w:top w:val="single" w:sz="4" w:space="0" w:color="auto"/>
              <w:left w:val="single" w:sz="4" w:space="0" w:color="auto"/>
              <w:bottom w:val="single" w:sz="4" w:space="0" w:color="auto"/>
              <w:right w:val="single" w:sz="4" w:space="0" w:color="auto"/>
            </w:tcBorders>
          </w:tcPr>
          <w:p w14:paraId="19242B28" w14:textId="2FDFCA0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5B4D6F5C" w14:textId="5A154A74" w:rsidR="003D2B62" w:rsidRDefault="003D2B62" w:rsidP="003D2B62">
            <w:pPr>
              <w:pStyle w:val="TAL"/>
              <w:rPr>
                <w:rFonts w:cs="Arial"/>
                <w:sz w:val="16"/>
                <w:szCs w:val="16"/>
                <w:lang w:eastAsia="ja-JP"/>
              </w:rPr>
            </w:pPr>
            <w:r>
              <w:rPr>
                <w:rFonts w:cs="Arial"/>
                <w:sz w:val="16"/>
                <w:szCs w:val="16"/>
                <w:lang w:eastAsia="ja-JP"/>
              </w:rPr>
              <w:t>37.716-31-11</w:t>
            </w:r>
            <w:r w:rsidRPr="00EC53D8">
              <w:rPr>
                <w:rFonts w:cs="Arial"/>
                <w:sz w:val="16"/>
                <w:szCs w:val="16"/>
                <w:lang w:eastAsia="ja-JP"/>
              </w:rPr>
              <w:t xml:space="preserve">: </w:t>
            </w:r>
            <w:r w:rsidRPr="006E7FFB">
              <w:rPr>
                <w:rFonts w:cs="Arial"/>
                <w:sz w:val="16"/>
                <w:szCs w:val="16"/>
                <w:lang w:eastAsia="ja-JP"/>
              </w:rPr>
              <w:t>R4-1812798</w:t>
            </w:r>
            <w:r>
              <w:rPr>
                <w:rFonts w:cs="Arial"/>
                <w:sz w:val="16"/>
                <w:szCs w:val="16"/>
                <w:lang w:eastAsia="ja-JP"/>
              </w:rPr>
              <w:t xml:space="preserve">, </w:t>
            </w:r>
            <w:r w:rsidRPr="00106DBB">
              <w:rPr>
                <w:rFonts w:cs="Arial"/>
                <w:sz w:val="16"/>
                <w:szCs w:val="16"/>
                <w:lang w:eastAsia="ja-JP"/>
              </w:rPr>
              <w:t>R4-1815813</w:t>
            </w:r>
          </w:p>
          <w:p w14:paraId="1B986251" w14:textId="7DD62458" w:rsidR="003D2B62" w:rsidRPr="006E7FFB"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0008D86" w14:textId="0615DE6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0422E2F" w14:textId="79EE20FA"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5F2BF7B" w14:textId="46881AF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C49143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99B8D6" w14:textId="63F5CB7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DC_2A-5A-66A_n260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3254CC6D" w14:textId="2764AC2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Rel-16</w:t>
            </w:r>
          </w:p>
        </w:tc>
        <w:tc>
          <w:tcPr>
            <w:tcW w:w="2835" w:type="dxa"/>
            <w:tcBorders>
              <w:top w:val="single" w:sz="4" w:space="0" w:color="auto"/>
              <w:left w:val="single" w:sz="4" w:space="0" w:color="auto"/>
              <w:bottom w:val="single" w:sz="4" w:space="0" w:color="auto"/>
              <w:right w:val="single" w:sz="4" w:space="0" w:color="auto"/>
            </w:tcBorders>
          </w:tcPr>
          <w:p w14:paraId="7A332D89" w14:textId="5C2E4CA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172D720E" w14:textId="2310E45B" w:rsidR="003D2B62" w:rsidRDefault="003D2B62" w:rsidP="003D2B62">
            <w:pPr>
              <w:pStyle w:val="TAL"/>
              <w:rPr>
                <w:rFonts w:cs="Arial"/>
                <w:sz w:val="16"/>
                <w:szCs w:val="16"/>
                <w:lang w:eastAsia="ja-JP"/>
              </w:rPr>
            </w:pPr>
            <w:r>
              <w:rPr>
                <w:rFonts w:cs="Arial"/>
                <w:sz w:val="16"/>
                <w:szCs w:val="16"/>
                <w:lang w:eastAsia="ja-JP"/>
              </w:rPr>
              <w:t>37.716-31-11</w:t>
            </w:r>
            <w:r w:rsidRPr="00EC53D8">
              <w:rPr>
                <w:rFonts w:cs="Arial"/>
                <w:sz w:val="16"/>
                <w:szCs w:val="16"/>
                <w:lang w:eastAsia="ja-JP"/>
              </w:rPr>
              <w:t xml:space="preserve">: </w:t>
            </w:r>
            <w:r w:rsidRPr="00FD5BAF">
              <w:rPr>
                <w:rFonts w:cs="Arial"/>
                <w:sz w:val="16"/>
                <w:szCs w:val="16"/>
                <w:lang w:eastAsia="ja-JP"/>
              </w:rPr>
              <w:t>R4-1812799</w:t>
            </w:r>
            <w:r>
              <w:rPr>
                <w:rFonts w:cs="Arial"/>
                <w:sz w:val="16"/>
                <w:szCs w:val="16"/>
                <w:lang w:eastAsia="ja-JP"/>
              </w:rPr>
              <w:t xml:space="preserve">, </w:t>
            </w:r>
            <w:r w:rsidRPr="00106DBB">
              <w:rPr>
                <w:rFonts w:cs="Arial"/>
                <w:sz w:val="16"/>
                <w:szCs w:val="16"/>
                <w:lang w:eastAsia="ja-JP"/>
              </w:rPr>
              <w:t>R4-1815813</w:t>
            </w:r>
          </w:p>
          <w:p w14:paraId="1866ECF7" w14:textId="5BBAA9CC" w:rsidR="003D2B62" w:rsidRPr="00FD5BAF"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F9D6D83" w14:textId="19F3A6F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57F13C2" w14:textId="6430EC83"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725B2CC" w14:textId="49BCFFD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06A131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178EB6D" w14:textId="183BEE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DC_5A-30A-66A_n260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16EC551F" w14:textId="089B88A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Rel-16</w:t>
            </w:r>
          </w:p>
        </w:tc>
        <w:tc>
          <w:tcPr>
            <w:tcW w:w="2835" w:type="dxa"/>
            <w:tcBorders>
              <w:top w:val="single" w:sz="4" w:space="0" w:color="auto"/>
              <w:left w:val="single" w:sz="4" w:space="0" w:color="auto"/>
              <w:bottom w:val="single" w:sz="4" w:space="0" w:color="auto"/>
              <w:right w:val="single" w:sz="4" w:space="0" w:color="auto"/>
            </w:tcBorders>
          </w:tcPr>
          <w:p w14:paraId="038A334C" w14:textId="51D67E9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6E753190" w14:textId="25026A9C" w:rsidR="003D2B62" w:rsidRDefault="003D2B62" w:rsidP="003D2B62">
            <w:pPr>
              <w:pStyle w:val="TAL"/>
              <w:rPr>
                <w:rFonts w:cs="Arial"/>
                <w:sz w:val="16"/>
                <w:szCs w:val="16"/>
                <w:lang w:eastAsia="ja-JP"/>
              </w:rPr>
            </w:pPr>
            <w:r>
              <w:rPr>
                <w:rFonts w:cs="Arial"/>
                <w:sz w:val="16"/>
                <w:szCs w:val="16"/>
                <w:lang w:eastAsia="ja-JP"/>
              </w:rPr>
              <w:t>37.716-31-11</w:t>
            </w:r>
            <w:r w:rsidRPr="00EC53D8">
              <w:rPr>
                <w:rFonts w:cs="Arial"/>
                <w:sz w:val="16"/>
                <w:szCs w:val="16"/>
                <w:lang w:eastAsia="ja-JP"/>
              </w:rPr>
              <w:t xml:space="preserve">: </w:t>
            </w:r>
            <w:r w:rsidRPr="00FD5BAF">
              <w:rPr>
                <w:rFonts w:cs="Arial"/>
                <w:sz w:val="16"/>
                <w:szCs w:val="16"/>
                <w:lang w:eastAsia="ja-JP"/>
              </w:rPr>
              <w:t>R4-1812800</w:t>
            </w:r>
            <w:r>
              <w:rPr>
                <w:rFonts w:cs="Arial"/>
                <w:sz w:val="16"/>
                <w:szCs w:val="16"/>
                <w:lang w:eastAsia="ja-JP"/>
              </w:rPr>
              <w:t xml:space="preserve">, </w:t>
            </w:r>
            <w:r w:rsidRPr="00106DBB">
              <w:rPr>
                <w:rFonts w:cs="Arial"/>
                <w:sz w:val="16"/>
                <w:szCs w:val="16"/>
                <w:lang w:eastAsia="ja-JP"/>
              </w:rPr>
              <w:t>R4-1815813</w:t>
            </w:r>
          </w:p>
          <w:p w14:paraId="67DEAFF4" w14:textId="51536385" w:rsidR="003D2B62" w:rsidRPr="00FD5BAF"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51114D1" w14:textId="62A0E21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58911B" w14:textId="28FBB8A8"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C3AA53" w14:textId="688FCEE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3A15E5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4221D5" w14:textId="3D8C435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DC_2A-2A-12A_n260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6A18B208" w14:textId="4A92455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Rel-16</w:t>
            </w:r>
          </w:p>
        </w:tc>
        <w:tc>
          <w:tcPr>
            <w:tcW w:w="2835" w:type="dxa"/>
            <w:tcBorders>
              <w:top w:val="single" w:sz="4" w:space="0" w:color="auto"/>
              <w:left w:val="single" w:sz="4" w:space="0" w:color="auto"/>
              <w:bottom w:val="single" w:sz="4" w:space="0" w:color="auto"/>
              <w:right w:val="single" w:sz="4" w:space="0" w:color="auto"/>
            </w:tcBorders>
          </w:tcPr>
          <w:p w14:paraId="5072CBF3" w14:textId="6879E36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5F070A75" w14:textId="5304F79E" w:rsidR="003D2B62" w:rsidRPr="00567E55"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2C291AE6" w14:textId="6CBA3B6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F9AEB7" w14:textId="64647BF9"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8B06F0E" w14:textId="55F21FB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F1E37F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5C2121" w14:textId="623726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DC_2A-2A-5A_n260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3D6FC861" w14:textId="3822F15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Rel-16</w:t>
            </w:r>
          </w:p>
        </w:tc>
        <w:tc>
          <w:tcPr>
            <w:tcW w:w="2835" w:type="dxa"/>
            <w:tcBorders>
              <w:top w:val="single" w:sz="4" w:space="0" w:color="auto"/>
              <w:left w:val="single" w:sz="4" w:space="0" w:color="auto"/>
              <w:bottom w:val="single" w:sz="4" w:space="0" w:color="auto"/>
              <w:right w:val="single" w:sz="4" w:space="0" w:color="auto"/>
            </w:tcBorders>
          </w:tcPr>
          <w:p w14:paraId="0466FF78" w14:textId="2F92097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7E6343FB" w14:textId="6D4DFDC4" w:rsidR="003D2B62" w:rsidRPr="00FD5BAF"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4133E686" w14:textId="71C1123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1F83B5" w14:textId="38910422"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70CBF92" w14:textId="574B8DB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8B8CD8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A05AB4A" w14:textId="18F43CE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DC_2A-2A-30A_n260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56890621" w14:textId="2F5FD9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Rel-16</w:t>
            </w:r>
          </w:p>
        </w:tc>
        <w:tc>
          <w:tcPr>
            <w:tcW w:w="2835" w:type="dxa"/>
            <w:tcBorders>
              <w:top w:val="single" w:sz="4" w:space="0" w:color="auto"/>
              <w:left w:val="single" w:sz="4" w:space="0" w:color="auto"/>
              <w:bottom w:val="single" w:sz="4" w:space="0" w:color="auto"/>
              <w:right w:val="single" w:sz="4" w:space="0" w:color="auto"/>
            </w:tcBorders>
          </w:tcPr>
          <w:p w14:paraId="61BD0E6E" w14:textId="0B2D9D2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2CDF8820" w14:textId="6CEA4C2A" w:rsidR="003D2B62" w:rsidRPr="00FD5BAF"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1675F843" w14:textId="5D533D1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6C1E480" w14:textId="0C5025C6"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767EB41" w14:textId="56697BF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CBB2C1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31DEE3" w14:textId="79F1EE4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DC_2A-2A-66A_n260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21408EA5" w14:textId="2581568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Rel-16</w:t>
            </w:r>
          </w:p>
        </w:tc>
        <w:tc>
          <w:tcPr>
            <w:tcW w:w="2835" w:type="dxa"/>
            <w:tcBorders>
              <w:top w:val="single" w:sz="4" w:space="0" w:color="auto"/>
              <w:left w:val="single" w:sz="4" w:space="0" w:color="auto"/>
              <w:bottom w:val="single" w:sz="4" w:space="0" w:color="auto"/>
              <w:right w:val="single" w:sz="4" w:space="0" w:color="auto"/>
            </w:tcBorders>
          </w:tcPr>
          <w:p w14:paraId="44AD243C" w14:textId="6DE05E2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4153F8E6" w14:textId="7CBF74CA" w:rsidR="003D2B62" w:rsidRPr="00FD5BAF"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4D8066FF" w14:textId="23B648A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1FC1D80" w14:textId="376859F8"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004A1AC" w14:textId="6B81920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8F8F75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14DCDA" w14:textId="1D7660E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DC_2A-30A-66A_n260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2F69546A" w14:textId="07A2CF3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Rel-16</w:t>
            </w:r>
          </w:p>
        </w:tc>
        <w:tc>
          <w:tcPr>
            <w:tcW w:w="2835" w:type="dxa"/>
            <w:tcBorders>
              <w:top w:val="single" w:sz="4" w:space="0" w:color="auto"/>
              <w:left w:val="single" w:sz="4" w:space="0" w:color="auto"/>
              <w:bottom w:val="single" w:sz="4" w:space="0" w:color="auto"/>
              <w:right w:val="single" w:sz="4" w:space="0" w:color="auto"/>
            </w:tcBorders>
          </w:tcPr>
          <w:p w14:paraId="76D82957" w14:textId="0BF4809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62A2E71F" w14:textId="0236B4C8" w:rsidR="003D2B62" w:rsidRDefault="003D2B62" w:rsidP="003D2B62">
            <w:pPr>
              <w:pStyle w:val="TAL"/>
              <w:rPr>
                <w:rFonts w:cs="Arial"/>
                <w:sz w:val="16"/>
                <w:szCs w:val="16"/>
                <w:lang w:eastAsia="ja-JP"/>
              </w:rPr>
            </w:pPr>
            <w:r>
              <w:rPr>
                <w:rFonts w:cs="Arial"/>
                <w:sz w:val="16"/>
                <w:szCs w:val="16"/>
                <w:lang w:eastAsia="ja-JP"/>
              </w:rPr>
              <w:t>37.716-31-11</w:t>
            </w:r>
            <w:r w:rsidRPr="00EC53D8">
              <w:rPr>
                <w:rFonts w:cs="Arial"/>
                <w:sz w:val="16"/>
                <w:szCs w:val="16"/>
                <w:lang w:eastAsia="ja-JP"/>
              </w:rPr>
              <w:t xml:space="preserve">: </w:t>
            </w:r>
            <w:r w:rsidRPr="00FD5BAF">
              <w:rPr>
                <w:rFonts w:cs="Arial"/>
                <w:sz w:val="16"/>
                <w:szCs w:val="16"/>
                <w:lang w:eastAsia="ja-JP"/>
              </w:rPr>
              <w:t>R4-181280</w:t>
            </w:r>
            <w:r>
              <w:rPr>
                <w:rFonts w:cs="Arial"/>
                <w:sz w:val="16"/>
                <w:szCs w:val="16"/>
                <w:lang w:eastAsia="ja-JP"/>
              </w:rPr>
              <w:t xml:space="preserve">2, </w:t>
            </w:r>
            <w:r w:rsidRPr="00106DBB">
              <w:rPr>
                <w:rFonts w:cs="Arial"/>
                <w:sz w:val="16"/>
                <w:szCs w:val="16"/>
                <w:lang w:eastAsia="ja-JP"/>
              </w:rPr>
              <w:t>R4-1815813</w:t>
            </w:r>
          </w:p>
          <w:p w14:paraId="5DB6EFB5" w14:textId="1E897485" w:rsidR="003D2B62" w:rsidRPr="00FD5BAF"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E16CB65" w14:textId="75539DE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85B6F5" w14:textId="5790BB9A"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3C8C9F8" w14:textId="128F0DF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0C8311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5D8556" w14:textId="64EDF73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DC_12A-66A-66A_n260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39D10A8F" w14:textId="13EB910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Rel-16</w:t>
            </w:r>
          </w:p>
        </w:tc>
        <w:tc>
          <w:tcPr>
            <w:tcW w:w="2835" w:type="dxa"/>
            <w:tcBorders>
              <w:top w:val="single" w:sz="4" w:space="0" w:color="auto"/>
              <w:left w:val="single" w:sz="4" w:space="0" w:color="auto"/>
              <w:bottom w:val="single" w:sz="4" w:space="0" w:color="auto"/>
              <w:right w:val="single" w:sz="4" w:space="0" w:color="auto"/>
            </w:tcBorders>
          </w:tcPr>
          <w:p w14:paraId="238EF362" w14:textId="4F2772C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3E1BAB80" w14:textId="05B3C0B4" w:rsidR="003D2B62" w:rsidRPr="00FD5BAF"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468F307B" w14:textId="0670E6A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43B67F" w14:textId="6EE67C5B"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6BD21D9" w14:textId="6F10ABD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948262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80AB00" w14:textId="3D65C67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DC_5A-66A-66A_n260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162D08BA" w14:textId="6782CC8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Rel-16</w:t>
            </w:r>
          </w:p>
        </w:tc>
        <w:tc>
          <w:tcPr>
            <w:tcW w:w="2835" w:type="dxa"/>
            <w:tcBorders>
              <w:top w:val="single" w:sz="4" w:space="0" w:color="auto"/>
              <w:left w:val="single" w:sz="4" w:space="0" w:color="auto"/>
              <w:bottom w:val="single" w:sz="4" w:space="0" w:color="auto"/>
              <w:right w:val="single" w:sz="4" w:space="0" w:color="auto"/>
            </w:tcBorders>
          </w:tcPr>
          <w:p w14:paraId="58B4865C" w14:textId="1FEE72D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20935981" w14:textId="497D43C7" w:rsidR="003D2B62" w:rsidRPr="00FD5BAF"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4FDD7AC9" w14:textId="2D0C7CC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BC5173" w14:textId="293CE64B"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8DA037" w14:textId="6C2DC4C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A2F01E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C84035" w14:textId="650DD0C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DC_30A-66A-66A_n260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765401E0" w14:textId="3DA1EF8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Rel-16</w:t>
            </w:r>
          </w:p>
        </w:tc>
        <w:tc>
          <w:tcPr>
            <w:tcW w:w="2835" w:type="dxa"/>
            <w:tcBorders>
              <w:top w:val="single" w:sz="4" w:space="0" w:color="auto"/>
              <w:left w:val="single" w:sz="4" w:space="0" w:color="auto"/>
              <w:bottom w:val="single" w:sz="4" w:space="0" w:color="auto"/>
              <w:right w:val="single" w:sz="4" w:space="0" w:color="auto"/>
            </w:tcBorders>
          </w:tcPr>
          <w:p w14:paraId="0FD8D94D" w14:textId="086DFF4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0D151A3F" w14:textId="7CBC808F" w:rsidR="003D2B62" w:rsidRPr="00FD5BAF"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7D9C89FF" w14:textId="1DB8D83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66F4CB" w14:textId="7612B796"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CA0501" w14:textId="3E23162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F7581B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074001" w14:textId="0731198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DC_2A-66A-66A_n260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0A2F3A83" w14:textId="72FAA04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Rel-16</w:t>
            </w:r>
          </w:p>
        </w:tc>
        <w:tc>
          <w:tcPr>
            <w:tcW w:w="2835" w:type="dxa"/>
            <w:tcBorders>
              <w:top w:val="single" w:sz="4" w:space="0" w:color="auto"/>
              <w:left w:val="single" w:sz="4" w:space="0" w:color="auto"/>
              <w:bottom w:val="single" w:sz="4" w:space="0" w:color="auto"/>
              <w:right w:val="single" w:sz="4" w:space="0" w:color="auto"/>
            </w:tcBorders>
          </w:tcPr>
          <w:p w14:paraId="50E46664" w14:textId="13E37A5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6538EA02" w14:textId="2D8E7E29" w:rsidR="003D2B62" w:rsidRPr="00FD5BAF"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53764D34" w14:textId="7194171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7CB51B" w14:textId="4681070A"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3CB841" w14:textId="42BA5EE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76A645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DF41ED" w14:textId="2114648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DC_2A-29A-30A_n260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26F0D540" w14:textId="0954465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Rel-16</w:t>
            </w:r>
          </w:p>
        </w:tc>
        <w:tc>
          <w:tcPr>
            <w:tcW w:w="2835" w:type="dxa"/>
            <w:tcBorders>
              <w:top w:val="single" w:sz="4" w:space="0" w:color="auto"/>
              <w:left w:val="single" w:sz="4" w:space="0" w:color="auto"/>
              <w:bottom w:val="single" w:sz="4" w:space="0" w:color="auto"/>
              <w:right w:val="single" w:sz="4" w:space="0" w:color="auto"/>
            </w:tcBorders>
          </w:tcPr>
          <w:p w14:paraId="0031BBEA" w14:textId="011A434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7B90067D" w14:textId="77777777" w:rsidR="003D2B62" w:rsidRDefault="003D2B62" w:rsidP="003D2B62">
            <w:pPr>
              <w:pStyle w:val="TAL"/>
              <w:rPr>
                <w:rFonts w:cs="Arial"/>
                <w:sz w:val="16"/>
                <w:szCs w:val="16"/>
                <w:lang w:eastAsia="ja-JP"/>
              </w:rPr>
            </w:pPr>
            <w:r>
              <w:rPr>
                <w:rFonts w:cs="Arial"/>
                <w:sz w:val="16"/>
                <w:szCs w:val="16"/>
                <w:lang w:eastAsia="ja-JP"/>
              </w:rPr>
              <w:t>37.716-31-11</w:t>
            </w:r>
            <w:r w:rsidRPr="00EC53D8">
              <w:rPr>
                <w:rFonts w:cs="Arial"/>
                <w:sz w:val="16"/>
                <w:szCs w:val="16"/>
                <w:lang w:eastAsia="ja-JP"/>
              </w:rPr>
              <w:t xml:space="preserve">: </w:t>
            </w:r>
            <w:r w:rsidRPr="00FD5BAF">
              <w:rPr>
                <w:rFonts w:cs="Arial"/>
                <w:sz w:val="16"/>
                <w:szCs w:val="16"/>
                <w:lang w:eastAsia="ja-JP"/>
              </w:rPr>
              <w:t>R4-181280</w:t>
            </w:r>
            <w:r>
              <w:rPr>
                <w:rFonts w:cs="Arial"/>
                <w:sz w:val="16"/>
                <w:szCs w:val="16"/>
                <w:lang w:eastAsia="ja-JP"/>
              </w:rPr>
              <w:t xml:space="preserve">3, </w:t>
            </w:r>
            <w:r w:rsidRPr="00106DBB">
              <w:rPr>
                <w:rFonts w:cs="Arial"/>
                <w:sz w:val="16"/>
                <w:szCs w:val="16"/>
                <w:lang w:eastAsia="ja-JP"/>
              </w:rPr>
              <w:t>R4-1815813</w:t>
            </w:r>
          </w:p>
          <w:p w14:paraId="0F02B450" w14:textId="4EAF8C17" w:rsidR="003D2B62" w:rsidRPr="00FD5BAF"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5CC0C4B" w14:textId="0B2FF19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00A066" w14:textId="66D3E9D3"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3163E8D" w14:textId="4AD996DD" w:rsidR="003D2B62" w:rsidRDefault="00414B1E" w:rsidP="003D2B62">
            <w:pPr>
              <w:pStyle w:val="TAL"/>
              <w:rPr>
                <w:rFonts w:cs="Arial"/>
                <w:sz w:val="16"/>
                <w:szCs w:val="16"/>
                <w:lang w:eastAsia="ja-JP"/>
              </w:rPr>
            </w:pPr>
            <w:r>
              <w:rPr>
                <w:rFonts w:cs="Arial"/>
                <w:sz w:val="16"/>
                <w:szCs w:val="16"/>
                <w:lang w:eastAsia="ja-JP"/>
              </w:rPr>
              <w:t>Completed at RAN #82</w:t>
            </w:r>
          </w:p>
        </w:tc>
      </w:tr>
      <w:tr w:rsidR="00A02353" w:rsidRPr="00432C06" w14:paraId="3CAA673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79B8226" w14:textId="7C693784"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DC_12A-30A-66A_n260M</w:t>
            </w:r>
          </w:p>
        </w:tc>
        <w:tc>
          <w:tcPr>
            <w:tcW w:w="1054" w:type="dxa"/>
            <w:tcBorders>
              <w:top w:val="single" w:sz="4" w:space="0" w:color="auto"/>
              <w:left w:val="single" w:sz="4" w:space="0" w:color="auto"/>
              <w:bottom w:val="single" w:sz="4" w:space="0" w:color="auto"/>
              <w:right w:val="single" w:sz="4" w:space="0" w:color="auto"/>
            </w:tcBorders>
            <w:vAlign w:val="center"/>
          </w:tcPr>
          <w:p w14:paraId="63DCC68A" w14:textId="6B83C061" w:rsidR="00A02353" w:rsidRPr="0079359E" w:rsidRDefault="00A02353" w:rsidP="00A02353">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7B99B10" w14:textId="38784C24"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41EDAC52"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167E831E" w14:textId="5BF25D20"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0E78C242" w14:textId="7180E6D2"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C125D5" w14:textId="7923EAD7"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D53DA4" w14:textId="1FCAB692"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13A51B3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45842AD" w14:textId="7A0DC123"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DC_2A-2A-12A-30A_n260M</w:t>
            </w:r>
          </w:p>
        </w:tc>
        <w:tc>
          <w:tcPr>
            <w:tcW w:w="1054" w:type="dxa"/>
            <w:tcBorders>
              <w:top w:val="single" w:sz="4" w:space="0" w:color="auto"/>
              <w:left w:val="single" w:sz="4" w:space="0" w:color="auto"/>
              <w:bottom w:val="single" w:sz="4" w:space="0" w:color="auto"/>
              <w:right w:val="single" w:sz="4" w:space="0" w:color="auto"/>
            </w:tcBorders>
            <w:vAlign w:val="center"/>
          </w:tcPr>
          <w:p w14:paraId="7902EE64" w14:textId="7CB76787" w:rsidR="00A02353" w:rsidRPr="0079359E" w:rsidRDefault="00A02353" w:rsidP="00A02353">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08062CD" w14:textId="230BA426"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3271223D"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585AF84F" w14:textId="393B5980"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34F4E47D" w14:textId="34E54716"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EE6308" w14:textId="5AE4EAB0"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59F8A8" w14:textId="02E42FF9"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1CE4124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B013C23" w14:textId="10A51442"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DC_12A-30A-66A-66A_n260M</w:t>
            </w:r>
          </w:p>
        </w:tc>
        <w:tc>
          <w:tcPr>
            <w:tcW w:w="1054" w:type="dxa"/>
            <w:tcBorders>
              <w:top w:val="single" w:sz="4" w:space="0" w:color="auto"/>
              <w:left w:val="single" w:sz="4" w:space="0" w:color="auto"/>
              <w:bottom w:val="single" w:sz="4" w:space="0" w:color="auto"/>
              <w:right w:val="single" w:sz="4" w:space="0" w:color="auto"/>
            </w:tcBorders>
            <w:vAlign w:val="center"/>
          </w:tcPr>
          <w:p w14:paraId="396CE0CF" w14:textId="2806E246" w:rsidR="00A02353" w:rsidRPr="0079359E" w:rsidRDefault="00A02353" w:rsidP="00A02353">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0F933BA" w14:textId="2B23570C"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3EBFFA14"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134227D6" w14:textId="65E9A722"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6BFEF83C" w14:textId="4FBDA356"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85F82E" w14:textId="392FE7DE"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18EC338" w14:textId="33B57701"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6A7E702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83D3696" w14:textId="05CF2302"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DC_2A-12A-66A-66A_n260M</w:t>
            </w:r>
          </w:p>
        </w:tc>
        <w:tc>
          <w:tcPr>
            <w:tcW w:w="1054" w:type="dxa"/>
            <w:tcBorders>
              <w:top w:val="single" w:sz="4" w:space="0" w:color="auto"/>
              <w:left w:val="single" w:sz="4" w:space="0" w:color="auto"/>
              <w:bottom w:val="single" w:sz="4" w:space="0" w:color="auto"/>
              <w:right w:val="single" w:sz="4" w:space="0" w:color="auto"/>
            </w:tcBorders>
            <w:vAlign w:val="center"/>
          </w:tcPr>
          <w:p w14:paraId="1F63ED2A" w14:textId="767EA751" w:rsidR="00A02353" w:rsidRPr="0079359E" w:rsidRDefault="00A02353" w:rsidP="00A02353">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78E2179" w14:textId="73E5B2FA"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7184462E"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02A70829" w14:textId="7A85571B"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5CF0C145" w14:textId="686BA583"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334CA3" w14:textId="04B9726D"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A0FC828" w14:textId="33FDFF4F"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34DF4B9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B18B143" w14:textId="4E101808"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DC_2A-2A-12A-66A_n260M</w:t>
            </w:r>
          </w:p>
        </w:tc>
        <w:tc>
          <w:tcPr>
            <w:tcW w:w="1054" w:type="dxa"/>
            <w:tcBorders>
              <w:top w:val="single" w:sz="4" w:space="0" w:color="auto"/>
              <w:left w:val="single" w:sz="4" w:space="0" w:color="auto"/>
              <w:bottom w:val="single" w:sz="4" w:space="0" w:color="auto"/>
              <w:right w:val="single" w:sz="4" w:space="0" w:color="auto"/>
            </w:tcBorders>
            <w:vAlign w:val="center"/>
          </w:tcPr>
          <w:p w14:paraId="1D551CBA" w14:textId="5A76C472" w:rsidR="00A02353" w:rsidRPr="0079359E" w:rsidRDefault="00A02353" w:rsidP="00A02353">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53BC6B0" w14:textId="195B2594"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728AFC7E"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414233D7" w14:textId="590559F8"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23CB9A25" w14:textId="3D596406"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E54B84" w14:textId="295F075C"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8EEB21" w14:textId="36D83C12"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71FF1D3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2E38C83" w14:textId="58BD6246"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DC_2A-2A-5A-30A_n260M</w:t>
            </w:r>
          </w:p>
        </w:tc>
        <w:tc>
          <w:tcPr>
            <w:tcW w:w="1054" w:type="dxa"/>
            <w:tcBorders>
              <w:top w:val="single" w:sz="4" w:space="0" w:color="auto"/>
              <w:left w:val="single" w:sz="4" w:space="0" w:color="auto"/>
              <w:bottom w:val="single" w:sz="4" w:space="0" w:color="auto"/>
              <w:right w:val="single" w:sz="4" w:space="0" w:color="auto"/>
            </w:tcBorders>
            <w:vAlign w:val="center"/>
          </w:tcPr>
          <w:p w14:paraId="4E926C69" w14:textId="74700A84" w:rsidR="00A02353" w:rsidRPr="0079359E" w:rsidRDefault="00A02353" w:rsidP="00A02353">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255C46B" w14:textId="09506A29"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3F820E47"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0F5D39A1" w14:textId="7B6A956D"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06789987" w14:textId="42F37C6B"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A680D2" w14:textId="11F8FE99"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A8DBA5" w14:textId="3706AE20"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3B23109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3E1E736" w14:textId="6D055247"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DC_5A-30A-66A-66A_n260M</w:t>
            </w:r>
          </w:p>
        </w:tc>
        <w:tc>
          <w:tcPr>
            <w:tcW w:w="1054" w:type="dxa"/>
            <w:tcBorders>
              <w:top w:val="single" w:sz="4" w:space="0" w:color="auto"/>
              <w:left w:val="single" w:sz="4" w:space="0" w:color="auto"/>
              <w:bottom w:val="single" w:sz="4" w:space="0" w:color="auto"/>
              <w:right w:val="single" w:sz="4" w:space="0" w:color="auto"/>
            </w:tcBorders>
            <w:vAlign w:val="center"/>
          </w:tcPr>
          <w:p w14:paraId="4C6FEC57" w14:textId="00324E28" w:rsidR="00A02353" w:rsidRPr="0079359E" w:rsidRDefault="00A02353" w:rsidP="00A02353">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CCAAAC1" w14:textId="24ECF86D"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349E0898"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0605B690" w14:textId="2DBC8025"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24395CF3" w14:textId="338CC583"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AF9751" w14:textId="3A8203AA"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4CCB61" w14:textId="03CE5500"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5A19953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00DACB0" w14:textId="3203214D"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DC_2A-5A-66A-66A_n260M</w:t>
            </w:r>
          </w:p>
        </w:tc>
        <w:tc>
          <w:tcPr>
            <w:tcW w:w="1054" w:type="dxa"/>
            <w:tcBorders>
              <w:top w:val="single" w:sz="4" w:space="0" w:color="auto"/>
              <w:left w:val="single" w:sz="4" w:space="0" w:color="auto"/>
              <w:bottom w:val="single" w:sz="4" w:space="0" w:color="auto"/>
              <w:right w:val="single" w:sz="4" w:space="0" w:color="auto"/>
            </w:tcBorders>
            <w:vAlign w:val="center"/>
          </w:tcPr>
          <w:p w14:paraId="07A6C391" w14:textId="3D215593" w:rsidR="00A02353" w:rsidRPr="0079359E" w:rsidRDefault="00A02353" w:rsidP="00A02353">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3A94D2C" w14:textId="42DCB0A2"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4F012008"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31024D01" w14:textId="7936C206"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4050E5CC" w14:textId="44BE4854"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8C930E" w14:textId="52E9AAF0"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F27904" w14:textId="0F6BAE59"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375E0E8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275E779" w14:textId="27711497"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DC_2A-2A-5A-66A_n260M</w:t>
            </w:r>
          </w:p>
        </w:tc>
        <w:tc>
          <w:tcPr>
            <w:tcW w:w="1054" w:type="dxa"/>
            <w:tcBorders>
              <w:top w:val="single" w:sz="4" w:space="0" w:color="auto"/>
              <w:left w:val="single" w:sz="4" w:space="0" w:color="auto"/>
              <w:bottom w:val="single" w:sz="4" w:space="0" w:color="auto"/>
              <w:right w:val="single" w:sz="4" w:space="0" w:color="auto"/>
            </w:tcBorders>
            <w:vAlign w:val="center"/>
          </w:tcPr>
          <w:p w14:paraId="003DB546" w14:textId="382FA140" w:rsidR="00A02353" w:rsidRPr="0079359E" w:rsidRDefault="00A02353" w:rsidP="00A02353">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A5FE744" w14:textId="1649D72A"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2BD3F036"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2C380C51" w14:textId="7CB2FFA9"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7D3D493A" w14:textId="7A06F180"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32F330D" w14:textId="776BA61F"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4C652AA" w14:textId="3DEA5A85"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70EFC8C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CE33FA8" w14:textId="29D0219A"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DC_2A-2A-29A-30A_n260M</w:t>
            </w:r>
          </w:p>
        </w:tc>
        <w:tc>
          <w:tcPr>
            <w:tcW w:w="1054" w:type="dxa"/>
            <w:tcBorders>
              <w:top w:val="single" w:sz="4" w:space="0" w:color="auto"/>
              <w:left w:val="single" w:sz="4" w:space="0" w:color="auto"/>
              <w:bottom w:val="single" w:sz="4" w:space="0" w:color="auto"/>
              <w:right w:val="single" w:sz="4" w:space="0" w:color="auto"/>
            </w:tcBorders>
            <w:vAlign w:val="center"/>
          </w:tcPr>
          <w:p w14:paraId="050DB832" w14:textId="30A5E564" w:rsidR="00A02353" w:rsidRPr="0079359E" w:rsidRDefault="00A02353" w:rsidP="00A02353">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A60176C" w14:textId="675DFC00"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231690A3"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536F9274" w14:textId="33B7958E"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7A524EAB" w14:textId="24F14859"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2A0F0DB" w14:textId="5771370D"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344C96A" w14:textId="1863A1A2" w:rsidR="00A02353" w:rsidRDefault="00414B1E" w:rsidP="00A02353">
            <w:pPr>
              <w:pStyle w:val="TAL"/>
              <w:rPr>
                <w:rFonts w:cs="Arial"/>
                <w:sz w:val="16"/>
                <w:szCs w:val="16"/>
                <w:lang w:eastAsia="ja-JP"/>
              </w:rPr>
            </w:pPr>
            <w:r>
              <w:rPr>
                <w:rFonts w:cs="Arial"/>
                <w:sz w:val="16"/>
                <w:szCs w:val="16"/>
                <w:lang w:eastAsia="ja-JP"/>
              </w:rPr>
              <w:t>Completed at RAN #82</w:t>
            </w:r>
          </w:p>
        </w:tc>
      </w:tr>
      <w:tr w:rsidR="009C0D56" w:rsidRPr="00432C06" w14:paraId="5AB1FFD2"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243ED5" w14:textId="79B002B0"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DC_1A-3A-19A_n257M_UL_3A_n257M</w:t>
            </w:r>
          </w:p>
        </w:tc>
        <w:tc>
          <w:tcPr>
            <w:tcW w:w="1054" w:type="dxa"/>
            <w:tcBorders>
              <w:top w:val="single" w:sz="4" w:space="0" w:color="auto"/>
              <w:left w:val="single" w:sz="4" w:space="0" w:color="auto"/>
              <w:bottom w:val="single" w:sz="4" w:space="0" w:color="auto"/>
              <w:right w:val="single" w:sz="4" w:space="0" w:color="auto"/>
            </w:tcBorders>
          </w:tcPr>
          <w:p w14:paraId="5D8B66A4" w14:textId="70640D40"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7ED9125" w14:textId="495D3F12"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FE62409" w14:textId="7312A22B" w:rsidR="009C0D56" w:rsidRPr="00FD5BAF" w:rsidRDefault="009C0D56" w:rsidP="009C0D56">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B01672E" w14:textId="29B11BEE"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E01791" w14:textId="1F2CE685" w:rsidR="009C0D56" w:rsidRDefault="009C0D56" w:rsidP="009C0D56">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2F4F6F0" w14:textId="4841BD1C" w:rsidR="009C0D56" w:rsidRDefault="00414B1E" w:rsidP="009C0D56">
            <w:pPr>
              <w:pStyle w:val="TAL"/>
              <w:rPr>
                <w:rFonts w:cs="Arial"/>
                <w:sz w:val="16"/>
                <w:szCs w:val="16"/>
                <w:lang w:eastAsia="ja-JP"/>
              </w:rPr>
            </w:pPr>
            <w:r>
              <w:rPr>
                <w:rFonts w:cs="Arial"/>
                <w:sz w:val="16"/>
                <w:szCs w:val="16"/>
                <w:lang w:eastAsia="ja-JP"/>
              </w:rPr>
              <w:t>Completed at RAN #82</w:t>
            </w:r>
          </w:p>
        </w:tc>
      </w:tr>
      <w:tr w:rsidR="009C0D56" w:rsidRPr="00432C06" w14:paraId="2605025E"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CFA935" w14:textId="2938A75E"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DC_1A-3A-19A_n77C_UL_3A_n77C</w:t>
            </w:r>
          </w:p>
        </w:tc>
        <w:tc>
          <w:tcPr>
            <w:tcW w:w="1054" w:type="dxa"/>
            <w:tcBorders>
              <w:top w:val="single" w:sz="4" w:space="0" w:color="auto"/>
              <w:left w:val="single" w:sz="4" w:space="0" w:color="auto"/>
              <w:bottom w:val="single" w:sz="4" w:space="0" w:color="auto"/>
              <w:right w:val="single" w:sz="4" w:space="0" w:color="auto"/>
            </w:tcBorders>
          </w:tcPr>
          <w:p w14:paraId="219B14D2" w14:textId="7D79851B"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57A8977" w14:textId="39F45359"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8F87784" w14:textId="12FBA236" w:rsidR="009C0D56" w:rsidRPr="00EA7597" w:rsidRDefault="009C0D56" w:rsidP="009C0D56">
            <w:pPr>
              <w:pStyle w:val="TAL"/>
              <w:rPr>
                <w:rFonts w:cs="Arial"/>
                <w:sz w:val="16"/>
                <w:szCs w:val="16"/>
                <w:lang w:eastAsia="ja-JP"/>
              </w:rPr>
            </w:pPr>
            <w:r w:rsidRPr="003A308E">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F0DE243" w14:textId="22B5ACB8"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2ADFFFA" w14:textId="7ECA01F1"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841F947" w14:textId="3FE228B3" w:rsidR="009C0D56" w:rsidRPr="00047564" w:rsidRDefault="009C0D56" w:rsidP="009C0D56">
            <w:pPr>
              <w:pStyle w:val="TAL"/>
              <w:rPr>
                <w:rFonts w:cs="Arial"/>
                <w:sz w:val="16"/>
                <w:szCs w:val="16"/>
                <w:lang w:eastAsia="ja-JP"/>
              </w:rPr>
            </w:pPr>
            <w:r w:rsidRPr="00047564">
              <w:rPr>
                <w:rFonts w:cs="Arial"/>
                <w:sz w:val="16"/>
                <w:szCs w:val="16"/>
                <w:lang w:eastAsia="ja-JP"/>
              </w:rPr>
              <w:t>Fundamental requirements for UL intra-band CA is ongoing</w:t>
            </w:r>
          </w:p>
        </w:tc>
      </w:tr>
      <w:tr w:rsidR="009C0D56" w:rsidRPr="00432C06" w14:paraId="393CC143"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25ADF0D" w14:textId="6ACEF437"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DC_1A-3A-19A_n78C_UL_3A_n78C</w:t>
            </w:r>
          </w:p>
        </w:tc>
        <w:tc>
          <w:tcPr>
            <w:tcW w:w="1054" w:type="dxa"/>
            <w:tcBorders>
              <w:top w:val="single" w:sz="4" w:space="0" w:color="auto"/>
              <w:left w:val="single" w:sz="4" w:space="0" w:color="auto"/>
              <w:bottom w:val="single" w:sz="4" w:space="0" w:color="auto"/>
              <w:right w:val="single" w:sz="4" w:space="0" w:color="auto"/>
            </w:tcBorders>
          </w:tcPr>
          <w:p w14:paraId="132BC9B8" w14:textId="207BC9C2"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1E66313" w14:textId="47F7E0F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E739177" w14:textId="5A8A9A4D" w:rsidR="009C0D56" w:rsidRPr="00EA7597" w:rsidRDefault="009C0D56" w:rsidP="009C0D56">
            <w:pPr>
              <w:pStyle w:val="TAL"/>
              <w:rPr>
                <w:rFonts w:cs="Arial"/>
                <w:sz w:val="16"/>
                <w:szCs w:val="16"/>
                <w:lang w:eastAsia="ja-JP"/>
              </w:rPr>
            </w:pPr>
            <w:r w:rsidRPr="003A308E">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2A05999" w14:textId="3B49B725"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C9A147B" w14:textId="33C3FA01"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E107A9D" w14:textId="52CBEABE" w:rsidR="009C0D56" w:rsidRPr="00047564" w:rsidRDefault="009C0D56" w:rsidP="009C0D56">
            <w:pPr>
              <w:pStyle w:val="TAL"/>
              <w:rPr>
                <w:rFonts w:cs="Arial"/>
                <w:sz w:val="16"/>
                <w:szCs w:val="16"/>
                <w:lang w:eastAsia="ja-JP"/>
              </w:rPr>
            </w:pPr>
            <w:r w:rsidRPr="00047564">
              <w:rPr>
                <w:rFonts w:cs="Arial"/>
                <w:sz w:val="16"/>
                <w:szCs w:val="16"/>
                <w:lang w:eastAsia="ja-JP"/>
              </w:rPr>
              <w:t>Fundamental requirements for UL intra-band CA is ongoing</w:t>
            </w:r>
          </w:p>
        </w:tc>
      </w:tr>
      <w:tr w:rsidR="009C0D56" w:rsidRPr="00432C06" w14:paraId="4732C5DE"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9A34771" w14:textId="01DDB4F6"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DC_1A-3A-19A_n79C_UL_19A_n79C</w:t>
            </w:r>
          </w:p>
        </w:tc>
        <w:tc>
          <w:tcPr>
            <w:tcW w:w="1054" w:type="dxa"/>
            <w:tcBorders>
              <w:top w:val="single" w:sz="4" w:space="0" w:color="auto"/>
              <w:left w:val="single" w:sz="4" w:space="0" w:color="auto"/>
              <w:bottom w:val="single" w:sz="4" w:space="0" w:color="auto"/>
              <w:right w:val="single" w:sz="4" w:space="0" w:color="auto"/>
            </w:tcBorders>
          </w:tcPr>
          <w:p w14:paraId="67F899E2" w14:textId="3173F6A4"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7345927" w14:textId="48C9D10A"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E4D1625" w14:textId="124E6E04" w:rsidR="009C0D56" w:rsidRDefault="009C0D56" w:rsidP="009C0D56">
            <w:pPr>
              <w:pStyle w:val="TAL"/>
              <w:rPr>
                <w:rFonts w:cs="Arial"/>
                <w:color w:val="000000"/>
                <w:sz w:val="16"/>
                <w:szCs w:val="16"/>
              </w:rPr>
            </w:pPr>
            <w:r w:rsidRPr="003A308E">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E574F47" w14:textId="4B249DBA"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689155B" w14:textId="3439A95A"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4053799" w14:textId="42D9EA2F" w:rsidR="009C0D56" w:rsidRPr="00047564" w:rsidRDefault="009C0D56" w:rsidP="009C0D56">
            <w:pPr>
              <w:pStyle w:val="TAL"/>
              <w:rPr>
                <w:rFonts w:cs="Arial"/>
                <w:sz w:val="16"/>
                <w:szCs w:val="16"/>
                <w:lang w:eastAsia="ja-JP"/>
              </w:rPr>
            </w:pPr>
            <w:r w:rsidRPr="00047564">
              <w:rPr>
                <w:rFonts w:cs="Arial"/>
                <w:sz w:val="16"/>
                <w:szCs w:val="16"/>
                <w:lang w:eastAsia="ja-JP"/>
              </w:rPr>
              <w:t>Fundamental requirements for UL intra-band CA is ongoing</w:t>
            </w:r>
          </w:p>
        </w:tc>
      </w:tr>
      <w:tr w:rsidR="009C0D56" w:rsidRPr="00432C06" w14:paraId="65FFDF80"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7E3F831" w14:textId="242E1DC6"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DC_1A-3A-19A_n79C_UL_3A_n79C</w:t>
            </w:r>
          </w:p>
        </w:tc>
        <w:tc>
          <w:tcPr>
            <w:tcW w:w="1054" w:type="dxa"/>
            <w:tcBorders>
              <w:top w:val="single" w:sz="4" w:space="0" w:color="auto"/>
              <w:left w:val="single" w:sz="4" w:space="0" w:color="auto"/>
              <w:bottom w:val="single" w:sz="4" w:space="0" w:color="auto"/>
              <w:right w:val="single" w:sz="4" w:space="0" w:color="auto"/>
            </w:tcBorders>
          </w:tcPr>
          <w:p w14:paraId="4FB53569" w14:textId="1838FA77"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5CECD2A" w14:textId="5CED7049"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9A1C42A" w14:textId="65DF5476" w:rsidR="009C0D56" w:rsidRDefault="009C0D56" w:rsidP="009C0D56">
            <w:pPr>
              <w:pStyle w:val="TAL"/>
              <w:rPr>
                <w:rFonts w:cs="Arial"/>
                <w:color w:val="000000"/>
                <w:sz w:val="16"/>
                <w:szCs w:val="16"/>
              </w:rPr>
            </w:pPr>
            <w:r w:rsidRPr="003A308E">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DEF3521" w14:textId="44433AEB"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CD623D5" w14:textId="05D7BE76"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E296B23" w14:textId="5BCB9D48" w:rsidR="009C0D56" w:rsidRPr="00047564" w:rsidRDefault="009C0D56" w:rsidP="009C0D56">
            <w:pPr>
              <w:pStyle w:val="TAL"/>
              <w:rPr>
                <w:rFonts w:cs="Arial"/>
                <w:sz w:val="16"/>
                <w:szCs w:val="16"/>
                <w:lang w:eastAsia="ja-JP"/>
              </w:rPr>
            </w:pPr>
            <w:r w:rsidRPr="00047564">
              <w:rPr>
                <w:rFonts w:cs="Arial"/>
                <w:sz w:val="16"/>
                <w:szCs w:val="16"/>
                <w:lang w:eastAsia="ja-JP"/>
              </w:rPr>
              <w:t>Fundamental requirements for UL intra-band CA is ongoing</w:t>
            </w:r>
          </w:p>
        </w:tc>
      </w:tr>
      <w:tr w:rsidR="009C0D56" w:rsidRPr="00432C06" w14:paraId="4AB812BF"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0490E09" w14:textId="12B40540"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DC_1A-3A-21A_n257M_UL_3A_n257M</w:t>
            </w:r>
          </w:p>
        </w:tc>
        <w:tc>
          <w:tcPr>
            <w:tcW w:w="1054" w:type="dxa"/>
            <w:tcBorders>
              <w:top w:val="single" w:sz="4" w:space="0" w:color="auto"/>
              <w:left w:val="single" w:sz="4" w:space="0" w:color="auto"/>
              <w:bottom w:val="single" w:sz="4" w:space="0" w:color="auto"/>
              <w:right w:val="single" w:sz="4" w:space="0" w:color="auto"/>
            </w:tcBorders>
          </w:tcPr>
          <w:p w14:paraId="0DAC1FFA" w14:textId="1F3A3641"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537B58" w14:textId="17401277"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0AFB1EA" w14:textId="3D04293E"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F493AC5" w14:textId="207C97D5"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606C76" w14:textId="78A7BD1D" w:rsidR="009C0D56" w:rsidRDefault="009C0D56" w:rsidP="009C0D56">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2DBCFD" w14:textId="3ED3E9C5" w:rsidR="009C0D56" w:rsidRDefault="00414B1E" w:rsidP="009C0D56">
            <w:pPr>
              <w:pStyle w:val="TAL"/>
              <w:rPr>
                <w:rFonts w:cs="Arial"/>
                <w:sz w:val="16"/>
                <w:szCs w:val="16"/>
                <w:lang w:eastAsia="ja-JP"/>
              </w:rPr>
            </w:pPr>
            <w:r>
              <w:rPr>
                <w:rFonts w:cs="Arial"/>
                <w:sz w:val="16"/>
                <w:szCs w:val="16"/>
                <w:lang w:eastAsia="ja-JP"/>
              </w:rPr>
              <w:t>Completed at RAN #82</w:t>
            </w:r>
          </w:p>
        </w:tc>
      </w:tr>
      <w:tr w:rsidR="009C0D56" w:rsidRPr="00432C06" w14:paraId="2DE4E7B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450365C" w14:textId="419938B5"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DC_1A-3A-21A_n77C_UL_3A_n77C</w:t>
            </w:r>
          </w:p>
        </w:tc>
        <w:tc>
          <w:tcPr>
            <w:tcW w:w="1054" w:type="dxa"/>
            <w:tcBorders>
              <w:top w:val="single" w:sz="4" w:space="0" w:color="auto"/>
              <w:left w:val="single" w:sz="4" w:space="0" w:color="auto"/>
              <w:bottom w:val="single" w:sz="4" w:space="0" w:color="auto"/>
              <w:right w:val="single" w:sz="4" w:space="0" w:color="auto"/>
            </w:tcBorders>
          </w:tcPr>
          <w:p w14:paraId="44426693" w14:textId="2E215591"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265F8AF" w14:textId="4FDC5F09"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D021EE6" w14:textId="1256644D" w:rsidR="009C0D56" w:rsidRDefault="009C0D56" w:rsidP="009C0D56">
            <w:pPr>
              <w:pStyle w:val="TAL"/>
              <w:rPr>
                <w:rFonts w:cs="Arial"/>
                <w:color w:val="000000"/>
                <w:sz w:val="16"/>
                <w:szCs w:val="16"/>
              </w:rPr>
            </w:pPr>
            <w:r w:rsidRPr="00C7298E">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56848C7" w14:textId="0ACFEAF1"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CBCD15B" w14:textId="6F6A4A34"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2B892CE" w14:textId="4876290B" w:rsidR="009C0D56" w:rsidRDefault="009C0D56" w:rsidP="009C0D56">
            <w:pPr>
              <w:pStyle w:val="TAL"/>
              <w:rPr>
                <w:rFonts w:cs="Arial"/>
                <w:sz w:val="16"/>
                <w:szCs w:val="16"/>
                <w:lang w:eastAsia="ja-JP"/>
              </w:rPr>
            </w:pPr>
            <w:r w:rsidRPr="00660777">
              <w:rPr>
                <w:rFonts w:cs="Arial"/>
                <w:sz w:val="16"/>
                <w:szCs w:val="16"/>
                <w:lang w:eastAsia="ja-JP"/>
              </w:rPr>
              <w:t>Fundamental requirements for UL intra-band CA is ongoing</w:t>
            </w:r>
          </w:p>
        </w:tc>
      </w:tr>
      <w:tr w:rsidR="009C0D56" w:rsidRPr="00432C06" w14:paraId="3569D172"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4DEC117" w14:textId="3794C121"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DC_1A-3A-21A_n78C_UL_3A_n78C</w:t>
            </w:r>
          </w:p>
        </w:tc>
        <w:tc>
          <w:tcPr>
            <w:tcW w:w="1054" w:type="dxa"/>
            <w:tcBorders>
              <w:top w:val="single" w:sz="4" w:space="0" w:color="auto"/>
              <w:left w:val="single" w:sz="4" w:space="0" w:color="auto"/>
              <w:bottom w:val="single" w:sz="4" w:space="0" w:color="auto"/>
              <w:right w:val="single" w:sz="4" w:space="0" w:color="auto"/>
            </w:tcBorders>
          </w:tcPr>
          <w:p w14:paraId="20A27782" w14:textId="60C1EA19"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3CF7C4A" w14:textId="0A3EBC7E"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9DFCFFE" w14:textId="1752AA2D" w:rsidR="009C0D56" w:rsidRDefault="009C0D56" w:rsidP="009C0D56">
            <w:pPr>
              <w:pStyle w:val="TAL"/>
              <w:rPr>
                <w:rFonts w:cs="Arial"/>
                <w:color w:val="000000"/>
                <w:sz w:val="16"/>
                <w:szCs w:val="16"/>
              </w:rPr>
            </w:pPr>
            <w:r w:rsidRPr="00C7298E">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A3B0416" w14:textId="4B7B63B0"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5189E68" w14:textId="2C1C19FD"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C81AA2A" w14:textId="4BCC94A4" w:rsidR="009C0D56" w:rsidRDefault="009C0D56" w:rsidP="009C0D56">
            <w:pPr>
              <w:pStyle w:val="TAL"/>
              <w:rPr>
                <w:rFonts w:cs="Arial"/>
                <w:sz w:val="16"/>
                <w:szCs w:val="16"/>
                <w:lang w:eastAsia="ja-JP"/>
              </w:rPr>
            </w:pPr>
            <w:r w:rsidRPr="00660777">
              <w:rPr>
                <w:rFonts w:cs="Arial"/>
                <w:sz w:val="16"/>
                <w:szCs w:val="16"/>
                <w:lang w:eastAsia="ja-JP"/>
              </w:rPr>
              <w:t>Fundamental requirements for UL intra-band CA is ongoing</w:t>
            </w:r>
          </w:p>
        </w:tc>
      </w:tr>
      <w:tr w:rsidR="009C0D56" w:rsidRPr="00432C06" w14:paraId="5452C570"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0BC88D" w14:textId="066D2E83"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DC_1A-3A-21A_n79C_UL_3A_n79C</w:t>
            </w:r>
          </w:p>
        </w:tc>
        <w:tc>
          <w:tcPr>
            <w:tcW w:w="1054" w:type="dxa"/>
            <w:tcBorders>
              <w:top w:val="single" w:sz="4" w:space="0" w:color="auto"/>
              <w:left w:val="single" w:sz="4" w:space="0" w:color="auto"/>
              <w:bottom w:val="single" w:sz="4" w:space="0" w:color="auto"/>
              <w:right w:val="single" w:sz="4" w:space="0" w:color="auto"/>
            </w:tcBorders>
          </w:tcPr>
          <w:p w14:paraId="0719A623" w14:textId="259DFC62"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E07492E" w14:textId="38E7F632"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88F59F3" w14:textId="59574FC5" w:rsidR="009C0D56" w:rsidRDefault="009C0D56" w:rsidP="009C0D56">
            <w:pPr>
              <w:pStyle w:val="TAL"/>
              <w:rPr>
                <w:rFonts w:cs="Arial"/>
                <w:color w:val="000000"/>
                <w:sz w:val="16"/>
                <w:szCs w:val="16"/>
              </w:rPr>
            </w:pPr>
            <w:r w:rsidRPr="00C7298E">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E7AC361" w14:textId="1994C7A3"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6A61CB5" w14:textId="0AA14B7D"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DA815A3" w14:textId="004E95F5" w:rsidR="009C0D56" w:rsidRDefault="009C0D56" w:rsidP="009C0D56">
            <w:pPr>
              <w:pStyle w:val="TAL"/>
              <w:rPr>
                <w:rFonts w:cs="Arial"/>
                <w:sz w:val="16"/>
                <w:szCs w:val="16"/>
                <w:lang w:eastAsia="ja-JP"/>
              </w:rPr>
            </w:pPr>
            <w:r w:rsidRPr="00660777">
              <w:rPr>
                <w:rFonts w:cs="Arial"/>
                <w:sz w:val="16"/>
                <w:szCs w:val="16"/>
                <w:lang w:eastAsia="ja-JP"/>
              </w:rPr>
              <w:t>Fundamental requirements for UL intra-band CA is ongoing</w:t>
            </w:r>
          </w:p>
        </w:tc>
      </w:tr>
      <w:tr w:rsidR="009C0D56" w:rsidRPr="00432C06" w14:paraId="51B6C328"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AF1E2B" w14:textId="6B69B1C4"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DC_1A-3A-28A_n257M_UL_3A_n257M</w:t>
            </w:r>
          </w:p>
        </w:tc>
        <w:tc>
          <w:tcPr>
            <w:tcW w:w="1054" w:type="dxa"/>
            <w:tcBorders>
              <w:top w:val="single" w:sz="4" w:space="0" w:color="auto"/>
              <w:left w:val="single" w:sz="4" w:space="0" w:color="auto"/>
              <w:bottom w:val="single" w:sz="4" w:space="0" w:color="auto"/>
              <w:right w:val="single" w:sz="4" w:space="0" w:color="auto"/>
            </w:tcBorders>
          </w:tcPr>
          <w:p w14:paraId="4D251583" w14:textId="50D59D0B"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2B71DC8" w14:textId="2DF69E1E"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5FE374E" w14:textId="63AF0EC1" w:rsidR="009C0D56" w:rsidRPr="00D767C0" w:rsidRDefault="009C0D56" w:rsidP="009C0D56">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49C8745" w14:textId="0915F25A"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FE5D66" w14:textId="1A3270DB" w:rsidR="009C0D56" w:rsidRDefault="009C0D56" w:rsidP="009C0D56">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51EB25" w14:textId="63D6665F" w:rsidR="009C0D56" w:rsidRDefault="00414B1E" w:rsidP="009C0D56">
            <w:pPr>
              <w:pStyle w:val="TAL"/>
              <w:rPr>
                <w:rFonts w:cs="Arial"/>
                <w:sz w:val="16"/>
                <w:szCs w:val="16"/>
                <w:lang w:eastAsia="ja-JP"/>
              </w:rPr>
            </w:pPr>
            <w:r>
              <w:rPr>
                <w:rFonts w:cs="Arial"/>
                <w:sz w:val="16"/>
                <w:szCs w:val="16"/>
                <w:lang w:eastAsia="ja-JP"/>
              </w:rPr>
              <w:t>Completed at RAN #82</w:t>
            </w:r>
          </w:p>
        </w:tc>
      </w:tr>
      <w:tr w:rsidR="009C0D56" w:rsidRPr="00432C06" w14:paraId="13277C5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005198" w14:textId="6CD8F555"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DC_1A-3A-28A_n77C_UL_3A_n77C</w:t>
            </w:r>
          </w:p>
        </w:tc>
        <w:tc>
          <w:tcPr>
            <w:tcW w:w="1054" w:type="dxa"/>
            <w:tcBorders>
              <w:top w:val="single" w:sz="4" w:space="0" w:color="auto"/>
              <w:left w:val="single" w:sz="4" w:space="0" w:color="auto"/>
              <w:bottom w:val="single" w:sz="4" w:space="0" w:color="auto"/>
              <w:right w:val="single" w:sz="4" w:space="0" w:color="auto"/>
            </w:tcBorders>
          </w:tcPr>
          <w:p w14:paraId="70470C2F" w14:textId="5A48A9C6"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0AB4A5A" w14:textId="30A60059"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6505275" w14:textId="49C146E1" w:rsidR="009C0D56" w:rsidRPr="00D767C0" w:rsidRDefault="009C0D56" w:rsidP="009C0D56">
            <w:pPr>
              <w:pStyle w:val="TAL"/>
              <w:rPr>
                <w:rFonts w:cs="Arial"/>
                <w:sz w:val="16"/>
                <w:szCs w:val="16"/>
                <w:lang w:eastAsia="ja-JP"/>
              </w:rPr>
            </w:pPr>
            <w:r w:rsidRPr="00CC5C8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27844C6" w14:textId="0A3B88EA"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AF3138E" w14:textId="04E8978B"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A420E33" w14:textId="7334A71F" w:rsidR="009C0D56" w:rsidRDefault="009C0D56" w:rsidP="009C0D56">
            <w:pPr>
              <w:pStyle w:val="TAL"/>
              <w:rPr>
                <w:rFonts w:cs="Arial"/>
                <w:sz w:val="16"/>
                <w:szCs w:val="16"/>
                <w:lang w:eastAsia="ja-JP"/>
              </w:rPr>
            </w:pPr>
            <w:r w:rsidRPr="00717F86">
              <w:rPr>
                <w:rFonts w:cs="Arial"/>
                <w:sz w:val="16"/>
                <w:szCs w:val="16"/>
                <w:lang w:eastAsia="ja-JP"/>
              </w:rPr>
              <w:t>Fundamental requirements for UL intra-band CA is ongoing</w:t>
            </w:r>
          </w:p>
        </w:tc>
      </w:tr>
      <w:tr w:rsidR="009C0D56" w:rsidRPr="00432C06" w14:paraId="4A721397"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EDF6B00" w14:textId="15666C56"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DC_1A-3A-28A_n78C_UL_3A_n78C</w:t>
            </w:r>
          </w:p>
        </w:tc>
        <w:tc>
          <w:tcPr>
            <w:tcW w:w="1054" w:type="dxa"/>
            <w:tcBorders>
              <w:top w:val="single" w:sz="4" w:space="0" w:color="auto"/>
              <w:left w:val="single" w:sz="4" w:space="0" w:color="auto"/>
              <w:bottom w:val="single" w:sz="4" w:space="0" w:color="auto"/>
              <w:right w:val="single" w:sz="4" w:space="0" w:color="auto"/>
            </w:tcBorders>
          </w:tcPr>
          <w:p w14:paraId="4C18B7F1" w14:textId="1556E8F9"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B556354" w14:textId="4234681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5D071FF" w14:textId="16C8F05F" w:rsidR="009C0D56" w:rsidRPr="00D767C0" w:rsidRDefault="009C0D56" w:rsidP="009C0D56">
            <w:pPr>
              <w:pStyle w:val="TAL"/>
              <w:rPr>
                <w:rFonts w:cs="Arial"/>
                <w:sz w:val="16"/>
                <w:szCs w:val="16"/>
                <w:lang w:eastAsia="ja-JP"/>
              </w:rPr>
            </w:pPr>
            <w:r w:rsidRPr="00CC5C8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8B20D70" w14:textId="555B4790"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1BA7EAC" w14:textId="73A542D9"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A9A3F10" w14:textId="77BF63FB" w:rsidR="009C0D56" w:rsidRDefault="009C0D56" w:rsidP="009C0D56">
            <w:pPr>
              <w:pStyle w:val="TAL"/>
              <w:rPr>
                <w:rFonts w:cs="Arial"/>
                <w:sz w:val="16"/>
                <w:szCs w:val="16"/>
                <w:lang w:eastAsia="ja-JP"/>
              </w:rPr>
            </w:pPr>
            <w:r w:rsidRPr="00717F86">
              <w:rPr>
                <w:rFonts w:cs="Arial"/>
                <w:sz w:val="16"/>
                <w:szCs w:val="16"/>
                <w:lang w:eastAsia="ja-JP"/>
              </w:rPr>
              <w:t>Fundamental requirements for UL intra-band CA is ongoing</w:t>
            </w:r>
          </w:p>
        </w:tc>
      </w:tr>
      <w:tr w:rsidR="009C0D56" w:rsidRPr="00432C06" w14:paraId="4BCA94F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EEF4A0" w14:textId="35C0B3E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DC_1A-3A-28A_n79C_UL_3A_n79C</w:t>
            </w:r>
          </w:p>
        </w:tc>
        <w:tc>
          <w:tcPr>
            <w:tcW w:w="1054" w:type="dxa"/>
            <w:tcBorders>
              <w:top w:val="single" w:sz="4" w:space="0" w:color="auto"/>
              <w:left w:val="single" w:sz="4" w:space="0" w:color="auto"/>
              <w:bottom w:val="single" w:sz="4" w:space="0" w:color="auto"/>
              <w:right w:val="single" w:sz="4" w:space="0" w:color="auto"/>
            </w:tcBorders>
          </w:tcPr>
          <w:p w14:paraId="222B6349" w14:textId="3CC301E2"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58CB418" w14:textId="202C07D5"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1E5EEFC" w14:textId="35BA1CB1" w:rsidR="009C0D56" w:rsidRPr="00D767C0" w:rsidRDefault="009C0D56" w:rsidP="009C0D56">
            <w:pPr>
              <w:pStyle w:val="TAL"/>
              <w:rPr>
                <w:rFonts w:cs="Arial"/>
                <w:sz w:val="16"/>
                <w:szCs w:val="16"/>
                <w:lang w:eastAsia="ja-JP"/>
              </w:rPr>
            </w:pPr>
            <w:r w:rsidRPr="00CC5C8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D0E1389" w14:textId="646DA8AB"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0104E62" w14:textId="5A785008"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C9BB064" w14:textId="2B962967" w:rsidR="009C0D56" w:rsidRDefault="009C0D56" w:rsidP="009C0D56">
            <w:pPr>
              <w:pStyle w:val="TAL"/>
              <w:rPr>
                <w:rFonts w:cs="Arial"/>
                <w:sz w:val="16"/>
                <w:szCs w:val="16"/>
                <w:lang w:eastAsia="ja-JP"/>
              </w:rPr>
            </w:pPr>
            <w:r w:rsidRPr="00717F86">
              <w:rPr>
                <w:rFonts w:cs="Arial"/>
                <w:sz w:val="16"/>
                <w:szCs w:val="16"/>
                <w:lang w:eastAsia="ja-JP"/>
              </w:rPr>
              <w:t>Fundamental requirements for UL intra-band CA is ongoing</w:t>
            </w:r>
          </w:p>
        </w:tc>
      </w:tr>
      <w:tr w:rsidR="009C0D56" w:rsidRPr="00432C06" w14:paraId="40C8CBE7"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ABCF130" w14:textId="724344D7"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DC_1A-3A-42A_n257M_UL_3A_n257M</w:t>
            </w:r>
          </w:p>
        </w:tc>
        <w:tc>
          <w:tcPr>
            <w:tcW w:w="1054" w:type="dxa"/>
            <w:tcBorders>
              <w:top w:val="single" w:sz="4" w:space="0" w:color="auto"/>
              <w:left w:val="single" w:sz="4" w:space="0" w:color="auto"/>
              <w:bottom w:val="single" w:sz="4" w:space="0" w:color="auto"/>
              <w:right w:val="single" w:sz="4" w:space="0" w:color="auto"/>
            </w:tcBorders>
          </w:tcPr>
          <w:p w14:paraId="2D7D92CF" w14:textId="19B4E9D6"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575D6E8" w14:textId="4C7B88CA"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4C2559A" w14:textId="5E5BF131" w:rsidR="009C0D56" w:rsidRPr="00D767C0" w:rsidRDefault="009C0D56" w:rsidP="009C0D56">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E5ACE2F" w14:textId="361BBEFF"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A4C7BA" w14:textId="1D097024" w:rsidR="009C0D56" w:rsidRDefault="009C0D56" w:rsidP="009C0D56">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8EFE91" w14:textId="4299A2AF" w:rsidR="009C0D56" w:rsidRDefault="00414B1E" w:rsidP="009C0D56">
            <w:pPr>
              <w:pStyle w:val="TAL"/>
              <w:rPr>
                <w:rFonts w:cs="Arial"/>
                <w:sz w:val="16"/>
                <w:szCs w:val="16"/>
                <w:lang w:eastAsia="ja-JP"/>
              </w:rPr>
            </w:pPr>
            <w:r>
              <w:rPr>
                <w:rFonts w:cs="Arial"/>
                <w:sz w:val="16"/>
                <w:szCs w:val="16"/>
                <w:lang w:eastAsia="ja-JP"/>
              </w:rPr>
              <w:t>Completed at RAN #82</w:t>
            </w:r>
          </w:p>
        </w:tc>
      </w:tr>
      <w:tr w:rsidR="009C0D56" w:rsidRPr="00432C06" w14:paraId="2BB1BD9C"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F5AE2F1" w14:textId="5CC3D16A"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DC_1A-3A-42A_n77C_UL_3A_n77C</w:t>
            </w:r>
          </w:p>
        </w:tc>
        <w:tc>
          <w:tcPr>
            <w:tcW w:w="1054" w:type="dxa"/>
            <w:tcBorders>
              <w:top w:val="single" w:sz="4" w:space="0" w:color="auto"/>
              <w:left w:val="single" w:sz="4" w:space="0" w:color="auto"/>
              <w:bottom w:val="single" w:sz="4" w:space="0" w:color="auto"/>
              <w:right w:val="single" w:sz="4" w:space="0" w:color="auto"/>
            </w:tcBorders>
          </w:tcPr>
          <w:p w14:paraId="2CC0F478" w14:textId="5F45B97E"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16F6CED" w14:textId="10EA012D"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AB25E98" w14:textId="4EEAE6B0" w:rsidR="009C0D56" w:rsidRPr="00D767C0" w:rsidRDefault="009C0D56" w:rsidP="009C0D56">
            <w:pPr>
              <w:pStyle w:val="TAL"/>
              <w:rPr>
                <w:rFonts w:cs="Arial"/>
                <w:sz w:val="16"/>
                <w:szCs w:val="16"/>
                <w:lang w:eastAsia="ja-JP"/>
              </w:rPr>
            </w:pPr>
            <w:r w:rsidRPr="00F13A40">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7E3C44A" w14:textId="0319E291"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7EE0C69" w14:textId="5FE4C507"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25ED8D9" w14:textId="2CD64F58" w:rsidR="009C0D56" w:rsidRDefault="009C0D56" w:rsidP="009C0D56">
            <w:pPr>
              <w:pStyle w:val="TAL"/>
              <w:rPr>
                <w:rFonts w:cs="Arial"/>
                <w:sz w:val="16"/>
                <w:szCs w:val="16"/>
                <w:lang w:eastAsia="ja-JP"/>
              </w:rPr>
            </w:pPr>
            <w:r w:rsidRPr="00092C40">
              <w:rPr>
                <w:rFonts w:cs="Arial"/>
                <w:sz w:val="16"/>
                <w:szCs w:val="16"/>
                <w:lang w:eastAsia="ja-JP"/>
              </w:rPr>
              <w:t>Fundamental requirements for UL intra-band CA is ongoing</w:t>
            </w:r>
          </w:p>
        </w:tc>
      </w:tr>
      <w:tr w:rsidR="009C0D56" w:rsidRPr="00432C06" w14:paraId="793B8E8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D5C16B4" w14:textId="7CD6EFC8"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DC_1A-3A-42A_n78C_UL_3A_n78C</w:t>
            </w:r>
          </w:p>
        </w:tc>
        <w:tc>
          <w:tcPr>
            <w:tcW w:w="1054" w:type="dxa"/>
            <w:tcBorders>
              <w:top w:val="single" w:sz="4" w:space="0" w:color="auto"/>
              <w:left w:val="single" w:sz="4" w:space="0" w:color="auto"/>
              <w:bottom w:val="single" w:sz="4" w:space="0" w:color="auto"/>
              <w:right w:val="single" w:sz="4" w:space="0" w:color="auto"/>
            </w:tcBorders>
          </w:tcPr>
          <w:p w14:paraId="10DFBD74" w14:textId="5CB9D4D9"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73B83F" w14:textId="60277926"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C703010" w14:textId="24A0BDE3" w:rsidR="009C0D56" w:rsidRPr="00D767C0" w:rsidRDefault="009C0D56" w:rsidP="009C0D56">
            <w:pPr>
              <w:pStyle w:val="TAL"/>
              <w:rPr>
                <w:rFonts w:cs="Arial"/>
                <w:sz w:val="16"/>
                <w:szCs w:val="16"/>
                <w:lang w:eastAsia="ja-JP"/>
              </w:rPr>
            </w:pPr>
            <w:r w:rsidRPr="00F13A40">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6F0B44C" w14:textId="22FACFAC"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B41A352" w14:textId="2E388FC9"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0236737" w14:textId="2BE201A7" w:rsidR="009C0D56" w:rsidRDefault="009C0D56" w:rsidP="009C0D56">
            <w:pPr>
              <w:pStyle w:val="TAL"/>
              <w:rPr>
                <w:rFonts w:cs="Arial"/>
                <w:sz w:val="16"/>
                <w:szCs w:val="16"/>
                <w:lang w:eastAsia="ja-JP"/>
              </w:rPr>
            </w:pPr>
            <w:r w:rsidRPr="00092C40">
              <w:rPr>
                <w:rFonts w:cs="Arial"/>
                <w:sz w:val="16"/>
                <w:szCs w:val="16"/>
                <w:lang w:eastAsia="ja-JP"/>
              </w:rPr>
              <w:t>Fundamental requirements for UL intra-band CA is ongoing</w:t>
            </w:r>
          </w:p>
        </w:tc>
      </w:tr>
      <w:tr w:rsidR="009C0D56" w:rsidRPr="00432C06" w14:paraId="7C3FF5D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0BA3DF2" w14:textId="3CC63ADA"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DC_1A-3A-42A_n79C_UL_3A_n79C</w:t>
            </w:r>
          </w:p>
        </w:tc>
        <w:tc>
          <w:tcPr>
            <w:tcW w:w="1054" w:type="dxa"/>
            <w:tcBorders>
              <w:top w:val="single" w:sz="4" w:space="0" w:color="auto"/>
              <w:left w:val="single" w:sz="4" w:space="0" w:color="auto"/>
              <w:bottom w:val="single" w:sz="4" w:space="0" w:color="auto"/>
              <w:right w:val="single" w:sz="4" w:space="0" w:color="auto"/>
            </w:tcBorders>
          </w:tcPr>
          <w:p w14:paraId="13E74149" w14:textId="1BCC94A4"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9C0553A" w14:textId="126F0A15"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2926564" w14:textId="45A18009" w:rsidR="009C0D56" w:rsidRDefault="009C0D56" w:rsidP="009C0D56">
            <w:pPr>
              <w:pStyle w:val="TAL"/>
              <w:rPr>
                <w:rFonts w:cs="Arial"/>
                <w:color w:val="000000"/>
                <w:sz w:val="16"/>
                <w:szCs w:val="16"/>
              </w:rPr>
            </w:pPr>
            <w:r w:rsidRPr="00F13A40">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5488691" w14:textId="2448F916"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A5F4F54" w14:textId="17C8E645"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5731D83" w14:textId="22C31363" w:rsidR="009C0D56" w:rsidRDefault="009C0D56" w:rsidP="009C0D56">
            <w:pPr>
              <w:pStyle w:val="TAL"/>
              <w:rPr>
                <w:rFonts w:cs="Arial"/>
                <w:sz w:val="16"/>
                <w:szCs w:val="16"/>
                <w:lang w:eastAsia="ja-JP"/>
              </w:rPr>
            </w:pPr>
            <w:r w:rsidRPr="00092C40">
              <w:rPr>
                <w:rFonts w:cs="Arial"/>
                <w:sz w:val="16"/>
                <w:szCs w:val="16"/>
                <w:lang w:eastAsia="ja-JP"/>
              </w:rPr>
              <w:t>Fundamental requirements for UL intra-band CA is ongoing</w:t>
            </w:r>
          </w:p>
        </w:tc>
      </w:tr>
      <w:tr w:rsidR="009C0D56" w:rsidRPr="00432C06" w14:paraId="53A5CC69"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5ADCDC" w14:textId="1A9FB7F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DC_1A-3A-42C_n257M_UL_3A_n257M</w:t>
            </w:r>
          </w:p>
        </w:tc>
        <w:tc>
          <w:tcPr>
            <w:tcW w:w="1054" w:type="dxa"/>
            <w:tcBorders>
              <w:top w:val="single" w:sz="4" w:space="0" w:color="auto"/>
              <w:left w:val="single" w:sz="4" w:space="0" w:color="auto"/>
              <w:bottom w:val="single" w:sz="4" w:space="0" w:color="auto"/>
              <w:right w:val="single" w:sz="4" w:space="0" w:color="auto"/>
            </w:tcBorders>
          </w:tcPr>
          <w:p w14:paraId="2CD7A855" w14:textId="7C61D7DF"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861987F" w14:textId="50A36EFC"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3243541" w14:textId="0840BD5F"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F1BAE6B" w14:textId="5A29093B"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FF145F" w14:textId="73BFA85E" w:rsidR="009C0D56" w:rsidRDefault="009C0D56" w:rsidP="009C0D56">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BBD2E4A" w14:textId="58750309" w:rsidR="009C0D56" w:rsidRDefault="00414B1E" w:rsidP="009C0D56">
            <w:pPr>
              <w:pStyle w:val="TAL"/>
              <w:rPr>
                <w:rFonts w:cs="Arial"/>
                <w:sz w:val="16"/>
                <w:szCs w:val="16"/>
                <w:lang w:eastAsia="ja-JP"/>
              </w:rPr>
            </w:pPr>
            <w:r>
              <w:rPr>
                <w:rFonts w:cs="Arial"/>
                <w:sz w:val="16"/>
                <w:szCs w:val="16"/>
                <w:lang w:eastAsia="ja-JP"/>
              </w:rPr>
              <w:t>Completed at RAN #82</w:t>
            </w:r>
          </w:p>
        </w:tc>
      </w:tr>
      <w:tr w:rsidR="009C0D56" w:rsidRPr="00432C06" w14:paraId="74809D8B"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D0FC9C" w14:textId="0528DF20"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DC_1A-3A-42C_n77C_UL_3A_n77C</w:t>
            </w:r>
          </w:p>
        </w:tc>
        <w:tc>
          <w:tcPr>
            <w:tcW w:w="1054" w:type="dxa"/>
            <w:tcBorders>
              <w:top w:val="single" w:sz="4" w:space="0" w:color="auto"/>
              <w:left w:val="single" w:sz="4" w:space="0" w:color="auto"/>
              <w:bottom w:val="single" w:sz="4" w:space="0" w:color="auto"/>
              <w:right w:val="single" w:sz="4" w:space="0" w:color="auto"/>
            </w:tcBorders>
          </w:tcPr>
          <w:p w14:paraId="7E77D019" w14:textId="0C048B65"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57750B5" w14:textId="25646115"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D6012E2" w14:textId="29AD59C7" w:rsidR="009C0D56" w:rsidRDefault="009C0D56" w:rsidP="009C0D56">
            <w:pPr>
              <w:pStyle w:val="TAL"/>
              <w:rPr>
                <w:rFonts w:cs="Arial"/>
                <w:color w:val="000000"/>
                <w:sz w:val="16"/>
                <w:szCs w:val="16"/>
              </w:rPr>
            </w:pPr>
            <w:r w:rsidRPr="00397DF7">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9C14DDB" w14:textId="06C9F92C"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7D497AA" w14:textId="6E549411"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1CB04B6" w14:textId="50B3B138" w:rsidR="009C0D56" w:rsidRDefault="009C0D56" w:rsidP="009C0D56">
            <w:pPr>
              <w:pStyle w:val="TAL"/>
              <w:rPr>
                <w:rFonts w:cs="Arial"/>
                <w:sz w:val="16"/>
                <w:szCs w:val="16"/>
                <w:lang w:eastAsia="ja-JP"/>
              </w:rPr>
            </w:pPr>
            <w:r w:rsidRPr="00C83D35">
              <w:rPr>
                <w:rFonts w:cs="Arial"/>
                <w:sz w:val="16"/>
                <w:szCs w:val="16"/>
                <w:lang w:eastAsia="ja-JP"/>
              </w:rPr>
              <w:t>Fundamental requirements for UL intra-band CA is ongoing</w:t>
            </w:r>
          </w:p>
        </w:tc>
      </w:tr>
      <w:tr w:rsidR="009C0D56" w:rsidRPr="00432C06" w14:paraId="1D368392"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CA65653" w14:textId="4F622D76"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DC_1A-3A-42C_n78C_UL_3A_n78C</w:t>
            </w:r>
          </w:p>
        </w:tc>
        <w:tc>
          <w:tcPr>
            <w:tcW w:w="1054" w:type="dxa"/>
            <w:tcBorders>
              <w:top w:val="single" w:sz="4" w:space="0" w:color="auto"/>
              <w:left w:val="single" w:sz="4" w:space="0" w:color="auto"/>
              <w:bottom w:val="single" w:sz="4" w:space="0" w:color="auto"/>
              <w:right w:val="single" w:sz="4" w:space="0" w:color="auto"/>
            </w:tcBorders>
          </w:tcPr>
          <w:p w14:paraId="644A7269" w14:textId="0476F544"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7141232" w14:textId="62ABECA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80AB8CA" w14:textId="7A59EF25" w:rsidR="009C0D56" w:rsidRDefault="009C0D56" w:rsidP="009C0D56">
            <w:pPr>
              <w:pStyle w:val="TAL"/>
              <w:rPr>
                <w:rFonts w:cs="Arial"/>
                <w:color w:val="000000"/>
                <w:sz w:val="16"/>
                <w:szCs w:val="16"/>
              </w:rPr>
            </w:pPr>
            <w:r w:rsidRPr="00397DF7">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E60192A" w14:textId="035011F8"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7B23CCB" w14:textId="37DCFCF6"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BD31E19" w14:textId="308E470E" w:rsidR="009C0D56" w:rsidRDefault="009C0D56" w:rsidP="009C0D56">
            <w:pPr>
              <w:pStyle w:val="TAL"/>
              <w:rPr>
                <w:rFonts w:cs="Arial"/>
                <w:sz w:val="16"/>
                <w:szCs w:val="16"/>
                <w:lang w:eastAsia="ja-JP"/>
              </w:rPr>
            </w:pPr>
            <w:r w:rsidRPr="00C83D35">
              <w:rPr>
                <w:rFonts w:cs="Arial"/>
                <w:sz w:val="16"/>
                <w:szCs w:val="16"/>
                <w:lang w:eastAsia="ja-JP"/>
              </w:rPr>
              <w:t>Fundamental requirements for UL intra-band CA is ongoing</w:t>
            </w:r>
          </w:p>
        </w:tc>
      </w:tr>
      <w:tr w:rsidR="009C0D56" w:rsidRPr="00432C06" w14:paraId="7ADFB7DF"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F7926EE" w14:textId="739DCEC2"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DC_1A-3A-42C_n79C_UL_3A_n79C</w:t>
            </w:r>
          </w:p>
        </w:tc>
        <w:tc>
          <w:tcPr>
            <w:tcW w:w="1054" w:type="dxa"/>
            <w:tcBorders>
              <w:top w:val="single" w:sz="4" w:space="0" w:color="auto"/>
              <w:left w:val="single" w:sz="4" w:space="0" w:color="auto"/>
              <w:bottom w:val="single" w:sz="4" w:space="0" w:color="auto"/>
              <w:right w:val="single" w:sz="4" w:space="0" w:color="auto"/>
            </w:tcBorders>
          </w:tcPr>
          <w:p w14:paraId="65D77C08" w14:textId="0811E649"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6BE3D9D" w14:textId="31BC3119"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B4E696F" w14:textId="6738660F" w:rsidR="009C0D56" w:rsidRDefault="009C0D56" w:rsidP="009C0D56">
            <w:pPr>
              <w:pStyle w:val="TAL"/>
              <w:rPr>
                <w:rFonts w:cs="Arial"/>
                <w:color w:val="000000"/>
                <w:sz w:val="16"/>
                <w:szCs w:val="16"/>
              </w:rPr>
            </w:pPr>
            <w:r w:rsidRPr="00397DF7">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A2F800C" w14:textId="0C6949A7"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B501317" w14:textId="61555706"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9F9452D" w14:textId="4985CBF6" w:rsidR="009C0D56" w:rsidRDefault="009C0D56" w:rsidP="009C0D56">
            <w:pPr>
              <w:pStyle w:val="TAL"/>
              <w:rPr>
                <w:rFonts w:cs="Arial"/>
                <w:sz w:val="16"/>
                <w:szCs w:val="16"/>
                <w:lang w:eastAsia="ja-JP"/>
              </w:rPr>
            </w:pPr>
            <w:r w:rsidRPr="00C83D35">
              <w:rPr>
                <w:rFonts w:cs="Arial"/>
                <w:sz w:val="16"/>
                <w:szCs w:val="16"/>
                <w:lang w:eastAsia="ja-JP"/>
              </w:rPr>
              <w:t>Fundamental requirements for UL intra-band CA is ongoing</w:t>
            </w:r>
          </w:p>
        </w:tc>
      </w:tr>
      <w:tr w:rsidR="009C0D56" w:rsidRPr="00432C06" w14:paraId="41111ED9"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E47818" w14:textId="48D944D2"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DC_1A-19A-21A_n257M_UL_1A_n257M</w:t>
            </w:r>
          </w:p>
        </w:tc>
        <w:tc>
          <w:tcPr>
            <w:tcW w:w="1054" w:type="dxa"/>
            <w:tcBorders>
              <w:top w:val="single" w:sz="4" w:space="0" w:color="auto"/>
              <w:left w:val="single" w:sz="4" w:space="0" w:color="auto"/>
              <w:bottom w:val="single" w:sz="4" w:space="0" w:color="auto"/>
              <w:right w:val="single" w:sz="4" w:space="0" w:color="auto"/>
            </w:tcBorders>
          </w:tcPr>
          <w:p w14:paraId="60DFFA5F" w14:textId="52320BE6"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B94FD8F" w14:textId="64FF47B3"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DD011C4" w14:textId="36AD8D73"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2467C98" w14:textId="6570F222"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526BEBE" w14:textId="6511FA56" w:rsidR="009C0D56" w:rsidRDefault="009C0D56" w:rsidP="009C0D56">
            <w:pPr>
              <w:pStyle w:val="TAL"/>
              <w:rPr>
                <w:rFonts w:cs="Arial"/>
                <w:sz w:val="16"/>
                <w:szCs w:val="16"/>
                <w:lang w:eastAsia="ja-JP"/>
              </w:rPr>
            </w:pPr>
            <w:r w:rsidRPr="002F752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A704B99" w14:textId="1FB3BC68" w:rsidR="009C0D56" w:rsidRDefault="00414B1E" w:rsidP="009C0D56">
            <w:pPr>
              <w:pStyle w:val="TAL"/>
              <w:rPr>
                <w:rFonts w:cs="Arial"/>
                <w:sz w:val="16"/>
                <w:szCs w:val="16"/>
                <w:lang w:eastAsia="ja-JP"/>
              </w:rPr>
            </w:pPr>
            <w:r>
              <w:rPr>
                <w:rFonts w:cs="Arial"/>
                <w:sz w:val="16"/>
                <w:szCs w:val="16"/>
                <w:lang w:eastAsia="ja-JP"/>
              </w:rPr>
              <w:t>Completed at RAN #82</w:t>
            </w:r>
          </w:p>
        </w:tc>
      </w:tr>
      <w:tr w:rsidR="009C0D56" w:rsidRPr="00432C06" w14:paraId="6C40962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2766B66" w14:textId="04CC633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DC_1A-19A-21A_n257M_UL_21A_n257M</w:t>
            </w:r>
          </w:p>
        </w:tc>
        <w:tc>
          <w:tcPr>
            <w:tcW w:w="1054" w:type="dxa"/>
            <w:tcBorders>
              <w:top w:val="single" w:sz="4" w:space="0" w:color="auto"/>
              <w:left w:val="single" w:sz="4" w:space="0" w:color="auto"/>
              <w:bottom w:val="single" w:sz="4" w:space="0" w:color="auto"/>
              <w:right w:val="single" w:sz="4" w:space="0" w:color="auto"/>
            </w:tcBorders>
          </w:tcPr>
          <w:p w14:paraId="1402E6D9" w14:textId="30078FFF"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E5ECE8D" w14:textId="2D2C0101"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626DF26" w14:textId="3B184780"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C4B8C2C" w14:textId="78EA66C2"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4D45E2" w14:textId="6E577114" w:rsidR="009C0D56" w:rsidRDefault="009C0D56" w:rsidP="009C0D56">
            <w:pPr>
              <w:pStyle w:val="TAL"/>
              <w:rPr>
                <w:rFonts w:cs="Arial"/>
                <w:sz w:val="16"/>
                <w:szCs w:val="16"/>
                <w:lang w:eastAsia="ja-JP"/>
              </w:rPr>
            </w:pPr>
            <w:r w:rsidRPr="002F752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7EB708" w14:textId="01F56CF4" w:rsidR="009C0D56" w:rsidRDefault="00414B1E" w:rsidP="009C0D56">
            <w:pPr>
              <w:pStyle w:val="TAL"/>
              <w:rPr>
                <w:rFonts w:cs="Arial"/>
                <w:sz w:val="16"/>
                <w:szCs w:val="16"/>
                <w:lang w:eastAsia="ja-JP"/>
              </w:rPr>
            </w:pPr>
            <w:r>
              <w:rPr>
                <w:rFonts w:cs="Arial"/>
                <w:sz w:val="16"/>
                <w:szCs w:val="16"/>
                <w:lang w:eastAsia="ja-JP"/>
              </w:rPr>
              <w:t>Completed at RAN #82</w:t>
            </w:r>
          </w:p>
        </w:tc>
      </w:tr>
      <w:tr w:rsidR="009C0D56" w:rsidRPr="00432C06" w14:paraId="28BE11F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5EAEB7" w14:textId="1EC396BC"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DC_1A-19A-21A_n77C_UL_1A_n77C</w:t>
            </w:r>
          </w:p>
        </w:tc>
        <w:tc>
          <w:tcPr>
            <w:tcW w:w="1054" w:type="dxa"/>
            <w:tcBorders>
              <w:top w:val="single" w:sz="4" w:space="0" w:color="auto"/>
              <w:left w:val="single" w:sz="4" w:space="0" w:color="auto"/>
              <w:bottom w:val="single" w:sz="4" w:space="0" w:color="auto"/>
              <w:right w:val="single" w:sz="4" w:space="0" w:color="auto"/>
            </w:tcBorders>
          </w:tcPr>
          <w:p w14:paraId="2E61773A" w14:textId="507A5CA6"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27B041" w14:textId="0141288C"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9A192B1" w14:textId="0CDA1896" w:rsidR="009C0D56" w:rsidRDefault="009C0D56" w:rsidP="009C0D56">
            <w:pPr>
              <w:pStyle w:val="TAL"/>
              <w:rPr>
                <w:rFonts w:cs="Arial"/>
                <w:color w:val="000000"/>
                <w:sz w:val="16"/>
                <w:szCs w:val="16"/>
              </w:rPr>
            </w:pPr>
            <w:r w:rsidRPr="000839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6856B7D" w14:textId="7DA86C1F"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779766C" w14:textId="3DE1100E"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9C0E92B" w14:textId="14D7D609" w:rsidR="009C0D56" w:rsidRDefault="009C0D56" w:rsidP="009C0D56">
            <w:pPr>
              <w:pStyle w:val="TAL"/>
              <w:rPr>
                <w:rFonts w:cs="Arial"/>
                <w:sz w:val="16"/>
                <w:szCs w:val="16"/>
                <w:lang w:eastAsia="ja-JP"/>
              </w:rPr>
            </w:pPr>
            <w:r w:rsidRPr="00CC31C6">
              <w:rPr>
                <w:rFonts w:cs="Arial"/>
                <w:sz w:val="16"/>
                <w:szCs w:val="16"/>
                <w:lang w:eastAsia="ja-JP"/>
              </w:rPr>
              <w:t>Fundamental requirements for UL intra-band CA is ongoing</w:t>
            </w:r>
          </w:p>
        </w:tc>
      </w:tr>
      <w:tr w:rsidR="009C0D56" w:rsidRPr="00432C06" w14:paraId="715FDF4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23D2835" w14:textId="0604B488"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DC_1A-19A-21A_n77C_UL_21A_n77C</w:t>
            </w:r>
          </w:p>
        </w:tc>
        <w:tc>
          <w:tcPr>
            <w:tcW w:w="1054" w:type="dxa"/>
            <w:tcBorders>
              <w:top w:val="single" w:sz="4" w:space="0" w:color="auto"/>
              <w:left w:val="single" w:sz="4" w:space="0" w:color="auto"/>
              <w:bottom w:val="single" w:sz="4" w:space="0" w:color="auto"/>
              <w:right w:val="single" w:sz="4" w:space="0" w:color="auto"/>
            </w:tcBorders>
          </w:tcPr>
          <w:p w14:paraId="3F3C5005" w14:textId="7D8E78E1"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7D6B6B2" w14:textId="5DC047C6"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32B8D33" w14:textId="25EDDD5A" w:rsidR="009C0D56" w:rsidRDefault="009C0D56" w:rsidP="009C0D56">
            <w:pPr>
              <w:pStyle w:val="TAL"/>
              <w:rPr>
                <w:rFonts w:cs="Arial"/>
                <w:color w:val="000000"/>
                <w:sz w:val="16"/>
                <w:szCs w:val="16"/>
              </w:rPr>
            </w:pPr>
            <w:r w:rsidRPr="000839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8D4C2C1" w14:textId="3E278D05"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5404F2A" w14:textId="56DBE696"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F29CB10" w14:textId="68861045" w:rsidR="009C0D56" w:rsidRDefault="009C0D56" w:rsidP="009C0D56">
            <w:pPr>
              <w:pStyle w:val="TAL"/>
              <w:rPr>
                <w:rFonts w:cs="Arial"/>
                <w:sz w:val="16"/>
                <w:szCs w:val="16"/>
                <w:lang w:eastAsia="ja-JP"/>
              </w:rPr>
            </w:pPr>
            <w:r w:rsidRPr="00CC31C6">
              <w:rPr>
                <w:rFonts w:cs="Arial"/>
                <w:sz w:val="16"/>
                <w:szCs w:val="16"/>
                <w:lang w:eastAsia="ja-JP"/>
              </w:rPr>
              <w:t>Fundamental requirements for UL intra-band CA is ongoing</w:t>
            </w:r>
          </w:p>
        </w:tc>
      </w:tr>
      <w:tr w:rsidR="009C0D56" w:rsidRPr="00432C06" w14:paraId="7ED1A772"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CAE4DF" w14:textId="4C11C244"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DC_1A-19A-21A_n78C_UL_1A_n78C</w:t>
            </w:r>
          </w:p>
        </w:tc>
        <w:tc>
          <w:tcPr>
            <w:tcW w:w="1054" w:type="dxa"/>
            <w:tcBorders>
              <w:top w:val="single" w:sz="4" w:space="0" w:color="auto"/>
              <w:left w:val="single" w:sz="4" w:space="0" w:color="auto"/>
              <w:bottom w:val="single" w:sz="4" w:space="0" w:color="auto"/>
              <w:right w:val="single" w:sz="4" w:space="0" w:color="auto"/>
            </w:tcBorders>
          </w:tcPr>
          <w:p w14:paraId="1DBB3121" w14:textId="60567C4C"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1588AF7" w14:textId="70EB6864"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CD8069D" w14:textId="31519BA4" w:rsidR="009C0D56" w:rsidRDefault="009C0D56" w:rsidP="009C0D56">
            <w:pPr>
              <w:pStyle w:val="TAL"/>
              <w:rPr>
                <w:rFonts w:cs="Arial"/>
                <w:color w:val="000000"/>
                <w:sz w:val="16"/>
                <w:szCs w:val="16"/>
              </w:rPr>
            </w:pPr>
            <w:r w:rsidRPr="000839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682898D" w14:textId="75881FF9"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8E3E23C" w14:textId="5CF3507F"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96ABC97" w14:textId="5F55AFE0" w:rsidR="009C0D56" w:rsidRDefault="009C0D56" w:rsidP="009C0D56">
            <w:pPr>
              <w:pStyle w:val="TAL"/>
              <w:rPr>
                <w:rFonts w:cs="Arial"/>
                <w:sz w:val="16"/>
                <w:szCs w:val="16"/>
                <w:lang w:eastAsia="ja-JP"/>
              </w:rPr>
            </w:pPr>
            <w:r w:rsidRPr="00CC31C6">
              <w:rPr>
                <w:rFonts w:cs="Arial"/>
                <w:sz w:val="16"/>
                <w:szCs w:val="16"/>
                <w:lang w:eastAsia="ja-JP"/>
              </w:rPr>
              <w:t>Fundamental requirements for UL intra-band CA is ongoing</w:t>
            </w:r>
          </w:p>
        </w:tc>
      </w:tr>
      <w:tr w:rsidR="009C0D56" w:rsidRPr="00432C06" w14:paraId="6031E3F0"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6EB7868" w14:textId="75026A44"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DC_1A-19A-21A_n78C_UL_21A_n78C</w:t>
            </w:r>
          </w:p>
        </w:tc>
        <w:tc>
          <w:tcPr>
            <w:tcW w:w="1054" w:type="dxa"/>
            <w:tcBorders>
              <w:top w:val="single" w:sz="4" w:space="0" w:color="auto"/>
              <w:left w:val="single" w:sz="4" w:space="0" w:color="auto"/>
              <w:bottom w:val="single" w:sz="4" w:space="0" w:color="auto"/>
              <w:right w:val="single" w:sz="4" w:space="0" w:color="auto"/>
            </w:tcBorders>
          </w:tcPr>
          <w:p w14:paraId="0277071A" w14:textId="78B3AB1C"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581157" w14:textId="1FB84D7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C9E067B" w14:textId="22CCA32B" w:rsidR="009C0D56" w:rsidRDefault="009C0D56" w:rsidP="009C0D56">
            <w:pPr>
              <w:pStyle w:val="TAL"/>
              <w:rPr>
                <w:rFonts w:cs="Arial"/>
                <w:color w:val="000000"/>
                <w:sz w:val="16"/>
                <w:szCs w:val="16"/>
              </w:rPr>
            </w:pPr>
            <w:r w:rsidRPr="000839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56B7F4B" w14:textId="181C4E73"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7FF1539" w14:textId="7E5254F9"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FDDEF4A" w14:textId="0BF71989" w:rsidR="009C0D56" w:rsidRDefault="009C0D56" w:rsidP="009C0D56">
            <w:pPr>
              <w:pStyle w:val="TAL"/>
              <w:rPr>
                <w:rFonts w:cs="Arial"/>
                <w:sz w:val="16"/>
                <w:szCs w:val="16"/>
                <w:lang w:eastAsia="ja-JP"/>
              </w:rPr>
            </w:pPr>
            <w:r w:rsidRPr="00CC31C6">
              <w:rPr>
                <w:rFonts w:cs="Arial"/>
                <w:sz w:val="16"/>
                <w:szCs w:val="16"/>
                <w:lang w:eastAsia="ja-JP"/>
              </w:rPr>
              <w:t>Fundamental requirements for UL intra-band CA is ongoing</w:t>
            </w:r>
          </w:p>
        </w:tc>
      </w:tr>
      <w:tr w:rsidR="009C0D56" w:rsidRPr="00432C06" w14:paraId="161A33A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83852B" w14:textId="063B62FC"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DC_1A-19A-21A_n79C_UL_19A_n79C</w:t>
            </w:r>
          </w:p>
        </w:tc>
        <w:tc>
          <w:tcPr>
            <w:tcW w:w="1054" w:type="dxa"/>
            <w:tcBorders>
              <w:top w:val="single" w:sz="4" w:space="0" w:color="auto"/>
              <w:left w:val="single" w:sz="4" w:space="0" w:color="auto"/>
              <w:bottom w:val="single" w:sz="4" w:space="0" w:color="auto"/>
              <w:right w:val="single" w:sz="4" w:space="0" w:color="auto"/>
            </w:tcBorders>
          </w:tcPr>
          <w:p w14:paraId="29989E43" w14:textId="2F511991"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EFC296F" w14:textId="554E961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ACE70E7" w14:textId="1F9C7221" w:rsidR="009C0D56" w:rsidRDefault="009C0D56" w:rsidP="009C0D56">
            <w:pPr>
              <w:pStyle w:val="TAL"/>
              <w:rPr>
                <w:rFonts w:cs="Arial"/>
                <w:color w:val="000000"/>
                <w:sz w:val="16"/>
                <w:szCs w:val="16"/>
              </w:rPr>
            </w:pPr>
            <w:r w:rsidRPr="000839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CCDFEC6" w14:textId="6F8961BD"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5B3B5E3" w14:textId="1471461D"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A55BC01" w14:textId="5F98C497" w:rsidR="009C0D56" w:rsidRDefault="009C0D56" w:rsidP="009C0D56">
            <w:pPr>
              <w:pStyle w:val="TAL"/>
              <w:rPr>
                <w:rFonts w:cs="Arial"/>
                <w:sz w:val="16"/>
                <w:szCs w:val="16"/>
                <w:lang w:eastAsia="ja-JP"/>
              </w:rPr>
            </w:pPr>
            <w:r w:rsidRPr="00CC31C6">
              <w:rPr>
                <w:rFonts w:cs="Arial"/>
                <w:sz w:val="16"/>
                <w:szCs w:val="16"/>
                <w:lang w:eastAsia="ja-JP"/>
              </w:rPr>
              <w:t>Fundamental requirements for UL intra-band CA is ongoing</w:t>
            </w:r>
          </w:p>
        </w:tc>
      </w:tr>
      <w:tr w:rsidR="009C0D56" w:rsidRPr="00432C06" w14:paraId="1D25DA56"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7242CE" w14:textId="5035C4E5"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DC_1A-19A-21A_n79C_UL_1A_n79C</w:t>
            </w:r>
          </w:p>
        </w:tc>
        <w:tc>
          <w:tcPr>
            <w:tcW w:w="1054" w:type="dxa"/>
            <w:tcBorders>
              <w:top w:val="single" w:sz="4" w:space="0" w:color="auto"/>
              <w:left w:val="single" w:sz="4" w:space="0" w:color="auto"/>
              <w:bottom w:val="single" w:sz="4" w:space="0" w:color="auto"/>
              <w:right w:val="single" w:sz="4" w:space="0" w:color="auto"/>
            </w:tcBorders>
          </w:tcPr>
          <w:p w14:paraId="12799B00" w14:textId="39CF731D"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E3C1163" w14:textId="667FE4E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173DA42" w14:textId="4FD316BB" w:rsidR="009C0D56" w:rsidRDefault="009C0D56" w:rsidP="009C0D56">
            <w:pPr>
              <w:pStyle w:val="TAL"/>
              <w:rPr>
                <w:rFonts w:cs="Arial"/>
                <w:color w:val="000000"/>
                <w:sz w:val="16"/>
                <w:szCs w:val="16"/>
              </w:rPr>
            </w:pPr>
            <w:r w:rsidRPr="000839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488E0E8" w14:textId="1CCDD022"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228F055" w14:textId="60FAA75F"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798D4BA" w14:textId="5105DABB" w:rsidR="009C0D56" w:rsidRDefault="009C0D56" w:rsidP="009C0D56">
            <w:pPr>
              <w:pStyle w:val="TAL"/>
              <w:rPr>
                <w:rFonts w:cs="Arial"/>
                <w:sz w:val="16"/>
                <w:szCs w:val="16"/>
                <w:lang w:eastAsia="ja-JP"/>
              </w:rPr>
            </w:pPr>
            <w:r w:rsidRPr="00CC31C6">
              <w:rPr>
                <w:rFonts w:cs="Arial"/>
                <w:sz w:val="16"/>
                <w:szCs w:val="16"/>
                <w:lang w:eastAsia="ja-JP"/>
              </w:rPr>
              <w:t>Fundamental requirements for UL intra-band CA is ongoing</w:t>
            </w:r>
          </w:p>
        </w:tc>
      </w:tr>
      <w:tr w:rsidR="009C0D56" w:rsidRPr="00432C06" w14:paraId="40AF3AFB"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63E8B11" w14:textId="1D769610"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DC_1A-19A-21A_n79C_UL_21A_n79C</w:t>
            </w:r>
          </w:p>
        </w:tc>
        <w:tc>
          <w:tcPr>
            <w:tcW w:w="1054" w:type="dxa"/>
            <w:tcBorders>
              <w:top w:val="single" w:sz="4" w:space="0" w:color="auto"/>
              <w:left w:val="single" w:sz="4" w:space="0" w:color="auto"/>
              <w:bottom w:val="single" w:sz="4" w:space="0" w:color="auto"/>
              <w:right w:val="single" w:sz="4" w:space="0" w:color="auto"/>
            </w:tcBorders>
          </w:tcPr>
          <w:p w14:paraId="1869EAA3" w14:textId="6967A659"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25B326D" w14:textId="4865898F"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FAA56D0" w14:textId="701BED5B" w:rsidR="009C0D56" w:rsidRDefault="009C0D56" w:rsidP="009C0D56">
            <w:pPr>
              <w:pStyle w:val="TAL"/>
              <w:rPr>
                <w:rFonts w:cs="Arial"/>
                <w:color w:val="000000"/>
                <w:sz w:val="16"/>
                <w:szCs w:val="16"/>
              </w:rPr>
            </w:pPr>
            <w:r w:rsidRPr="000839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4D153E2" w14:textId="0631D678"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D8BFBB7" w14:textId="457B3DCA"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E4463A4" w14:textId="1E09D43B" w:rsidR="009C0D56" w:rsidRDefault="009C0D56" w:rsidP="009C0D56">
            <w:pPr>
              <w:pStyle w:val="TAL"/>
              <w:rPr>
                <w:rFonts w:cs="Arial"/>
                <w:sz w:val="16"/>
                <w:szCs w:val="16"/>
                <w:lang w:eastAsia="ja-JP"/>
              </w:rPr>
            </w:pPr>
            <w:r w:rsidRPr="00CC31C6">
              <w:rPr>
                <w:rFonts w:cs="Arial"/>
                <w:sz w:val="16"/>
                <w:szCs w:val="16"/>
                <w:lang w:eastAsia="ja-JP"/>
              </w:rPr>
              <w:t>Fundamental requirements for UL intra-band CA is ongoing</w:t>
            </w:r>
          </w:p>
        </w:tc>
      </w:tr>
      <w:tr w:rsidR="009C0D56" w:rsidRPr="00432C06" w14:paraId="1A05DDB2"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7755C29" w14:textId="6E16B460"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DC_1A-19A-42A_n257M_UL_1A_n257M</w:t>
            </w:r>
          </w:p>
        </w:tc>
        <w:tc>
          <w:tcPr>
            <w:tcW w:w="1054" w:type="dxa"/>
            <w:tcBorders>
              <w:top w:val="single" w:sz="4" w:space="0" w:color="auto"/>
              <w:left w:val="single" w:sz="4" w:space="0" w:color="auto"/>
              <w:bottom w:val="single" w:sz="4" w:space="0" w:color="auto"/>
              <w:right w:val="single" w:sz="4" w:space="0" w:color="auto"/>
            </w:tcBorders>
          </w:tcPr>
          <w:p w14:paraId="6C5D88C7" w14:textId="7812C859"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B552C1C" w14:textId="039CF9BE"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D8A04B6" w14:textId="2D7BC15C"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2E3B273" w14:textId="51EDB1A0"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41DB30" w14:textId="06FAA0A4" w:rsidR="009C0D56" w:rsidRDefault="009C0D56" w:rsidP="009C0D56">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82B27A" w14:textId="1A18351A" w:rsidR="009C0D56" w:rsidRDefault="00414B1E" w:rsidP="009C0D56">
            <w:pPr>
              <w:pStyle w:val="TAL"/>
              <w:rPr>
                <w:rFonts w:cs="Arial"/>
                <w:sz w:val="16"/>
                <w:szCs w:val="16"/>
                <w:lang w:eastAsia="ja-JP"/>
              </w:rPr>
            </w:pPr>
            <w:r>
              <w:rPr>
                <w:rFonts w:cs="Arial"/>
                <w:sz w:val="16"/>
                <w:szCs w:val="16"/>
                <w:lang w:eastAsia="ja-JP"/>
              </w:rPr>
              <w:t>Completed at RAN #82</w:t>
            </w:r>
          </w:p>
        </w:tc>
      </w:tr>
      <w:tr w:rsidR="009C0D56" w:rsidRPr="00432C06" w14:paraId="32B3CD18"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01AA72" w14:textId="36CFE809"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DC_1A-19A-42A_n77C_UL_1A_n77C</w:t>
            </w:r>
          </w:p>
        </w:tc>
        <w:tc>
          <w:tcPr>
            <w:tcW w:w="1054" w:type="dxa"/>
            <w:tcBorders>
              <w:top w:val="single" w:sz="4" w:space="0" w:color="auto"/>
              <w:left w:val="single" w:sz="4" w:space="0" w:color="auto"/>
              <w:bottom w:val="single" w:sz="4" w:space="0" w:color="auto"/>
              <w:right w:val="single" w:sz="4" w:space="0" w:color="auto"/>
            </w:tcBorders>
          </w:tcPr>
          <w:p w14:paraId="21F4C871" w14:textId="610584B3"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6BA565D" w14:textId="2BC0A24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5901A47" w14:textId="00794C89" w:rsidR="009C0D56" w:rsidRDefault="009C0D56" w:rsidP="009C0D56">
            <w:pPr>
              <w:pStyle w:val="TAL"/>
              <w:rPr>
                <w:rFonts w:cs="Arial"/>
                <w:color w:val="000000"/>
                <w:sz w:val="16"/>
                <w:szCs w:val="16"/>
              </w:rPr>
            </w:pPr>
            <w:r w:rsidRPr="00F278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44D1699" w14:textId="18FA93A0"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C68A85A" w14:textId="7A217E7F"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60F4416" w14:textId="5228C008" w:rsidR="009C0D56" w:rsidRDefault="009C0D56" w:rsidP="009C0D56">
            <w:pPr>
              <w:pStyle w:val="TAL"/>
              <w:rPr>
                <w:rFonts w:cs="Arial"/>
                <w:sz w:val="16"/>
                <w:szCs w:val="16"/>
                <w:lang w:eastAsia="ja-JP"/>
              </w:rPr>
            </w:pPr>
            <w:r w:rsidRPr="003B400C">
              <w:rPr>
                <w:rFonts w:cs="Arial"/>
                <w:sz w:val="16"/>
                <w:szCs w:val="16"/>
                <w:lang w:eastAsia="ja-JP"/>
              </w:rPr>
              <w:t>Fundamental requirements for UL intra-band CA is ongoing</w:t>
            </w:r>
          </w:p>
        </w:tc>
      </w:tr>
      <w:tr w:rsidR="009C0D56" w:rsidRPr="00432C06" w14:paraId="7A8BE559"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EB75C6" w14:textId="63EA7EC4"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DC_1A-19A-42A_n78C_UL_1A_n78C</w:t>
            </w:r>
          </w:p>
        </w:tc>
        <w:tc>
          <w:tcPr>
            <w:tcW w:w="1054" w:type="dxa"/>
            <w:tcBorders>
              <w:top w:val="single" w:sz="4" w:space="0" w:color="auto"/>
              <w:left w:val="single" w:sz="4" w:space="0" w:color="auto"/>
              <w:bottom w:val="single" w:sz="4" w:space="0" w:color="auto"/>
              <w:right w:val="single" w:sz="4" w:space="0" w:color="auto"/>
            </w:tcBorders>
          </w:tcPr>
          <w:p w14:paraId="611203D8" w14:textId="360E13B9"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B2A6A49" w14:textId="551776F9"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53C2CD0" w14:textId="4879D718" w:rsidR="009C0D56" w:rsidRDefault="009C0D56" w:rsidP="009C0D56">
            <w:pPr>
              <w:pStyle w:val="TAL"/>
              <w:rPr>
                <w:rFonts w:cs="Arial"/>
                <w:color w:val="000000"/>
                <w:sz w:val="16"/>
                <w:szCs w:val="16"/>
              </w:rPr>
            </w:pPr>
            <w:r w:rsidRPr="00F278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0900D8B" w14:textId="49D595AA"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1644937" w14:textId="5907BCDD"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F5993E8" w14:textId="5D884486" w:rsidR="009C0D56" w:rsidRDefault="009C0D56" w:rsidP="009C0D56">
            <w:pPr>
              <w:pStyle w:val="TAL"/>
              <w:rPr>
                <w:rFonts w:cs="Arial"/>
                <w:sz w:val="16"/>
                <w:szCs w:val="16"/>
                <w:lang w:eastAsia="ja-JP"/>
              </w:rPr>
            </w:pPr>
            <w:r w:rsidRPr="003B400C">
              <w:rPr>
                <w:rFonts w:cs="Arial"/>
                <w:sz w:val="16"/>
                <w:szCs w:val="16"/>
                <w:lang w:eastAsia="ja-JP"/>
              </w:rPr>
              <w:t>Fundamental requirements for UL intra-band CA is ongoing</w:t>
            </w:r>
          </w:p>
        </w:tc>
      </w:tr>
      <w:tr w:rsidR="009C0D56" w:rsidRPr="00432C06" w14:paraId="01D77878"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4DFF83" w14:textId="42354ABE"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DC_1A-19A-42A_n79C_UL_19A_n79C</w:t>
            </w:r>
          </w:p>
        </w:tc>
        <w:tc>
          <w:tcPr>
            <w:tcW w:w="1054" w:type="dxa"/>
            <w:tcBorders>
              <w:top w:val="single" w:sz="4" w:space="0" w:color="auto"/>
              <w:left w:val="single" w:sz="4" w:space="0" w:color="auto"/>
              <w:bottom w:val="single" w:sz="4" w:space="0" w:color="auto"/>
              <w:right w:val="single" w:sz="4" w:space="0" w:color="auto"/>
            </w:tcBorders>
          </w:tcPr>
          <w:p w14:paraId="3A5029D2" w14:textId="118128E1"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0611FFA" w14:textId="2309FFA7"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91486A0" w14:textId="053D9DD3" w:rsidR="009C0D56" w:rsidRDefault="009C0D56" w:rsidP="009C0D56">
            <w:pPr>
              <w:pStyle w:val="TAL"/>
              <w:rPr>
                <w:rFonts w:cs="Arial"/>
                <w:color w:val="000000"/>
                <w:sz w:val="16"/>
                <w:szCs w:val="16"/>
              </w:rPr>
            </w:pPr>
            <w:r w:rsidRPr="00F278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37D6292" w14:textId="43C0C256"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C3B4897" w14:textId="3005BF31"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95CA29F" w14:textId="1F072F1A" w:rsidR="009C0D56" w:rsidRDefault="009C0D56" w:rsidP="009C0D56">
            <w:pPr>
              <w:pStyle w:val="TAL"/>
              <w:rPr>
                <w:rFonts w:cs="Arial"/>
                <w:sz w:val="16"/>
                <w:szCs w:val="16"/>
                <w:lang w:eastAsia="ja-JP"/>
              </w:rPr>
            </w:pPr>
            <w:r w:rsidRPr="003B400C">
              <w:rPr>
                <w:rFonts w:cs="Arial"/>
                <w:sz w:val="16"/>
                <w:szCs w:val="16"/>
                <w:lang w:eastAsia="ja-JP"/>
              </w:rPr>
              <w:t>Fundamental requirements for UL intra-band CA is ongoing</w:t>
            </w:r>
          </w:p>
        </w:tc>
      </w:tr>
      <w:tr w:rsidR="009C0D56" w:rsidRPr="00432C06" w14:paraId="0974CBEA"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32B74A8" w14:textId="60BF7C97"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DC_1A-19A-42A_n79C_UL_1A_n79C</w:t>
            </w:r>
          </w:p>
        </w:tc>
        <w:tc>
          <w:tcPr>
            <w:tcW w:w="1054" w:type="dxa"/>
            <w:tcBorders>
              <w:top w:val="single" w:sz="4" w:space="0" w:color="auto"/>
              <w:left w:val="single" w:sz="4" w:space="0" w:color="auto"/>
              <w:bottom w:val="single" w:sz="4" w:space="0" w:color="auto"/>
              <w:right w:val="single" w:sz="4" w:space="0" w:color="auto"/>
            </w:tcBorders>
          </w:tcPr>
          <w:p w14:paraId="15272CD2" w14:textId="2D1B899E"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EF3B53" w14:textId="147B474C"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6C39A1E" w14:textId="27DC4806" w:rsidR="009C0D56" w:rsidRDefault="009C0D56" w:rsidP="009C0D56">
            <w:pPr>
              <w:pStyle w:val="TAL"/>
              <w:rPr>
                <w:rFonts w:cs="Arial"/>
                <w:color w:val="000000"/>
                <w:sz w:val="16"/>
                <w:szCs w:val="16"/>
              </w:rPr>
            </w:pPr>
            <w:r w:rsidRPr="00F278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8FC6F39" w14:textId="2EA0C1BD"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743E75B" w14:textId="63FC6C9C"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30F3518" w14:textId="24B370AA" w:rsidR="009C0D56" w:rsidRDefault="009C0D56" w:rsidP="009C0D56">
            <w:pPr>
              <w:pStyle w:val="TAL"/>
              <w:rPr>
                <w:rFonts w:cs="Arial"/>
                <w:sz w:val="16"/>
                <w:szCs w:val="16"/>
                <w:lang w:eastAsia="ja-JP"/>
              </w:rPr>
            </w:pPr>
            <w:r w:rsidRPr="003B400C">
              <w:rPr>
                <w:rFonts w:cs="Arial"/>
                <w:sz w:val="16"/>
                <w:szCs w:val="16"/>
                <w:lang w:eastAsia="ja-JP"/>
              </w:rPr>
              <w:t>Fundamental requirements for UL intra-band CA is ongoing</w:t>
            </w:r>
          </w:p>
        </w:tc>
      </w:tr>
      <w:tr w:rsidR="009C0D56" w:rsidRPr="00432C06" w14:paraId="72BAC7A5"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42AF021" w14:textId="0289F21E"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DC_1A-19A-42C_n257M_UL_1A_n257M</w:t>
            </w:r>
          </w:p>
        </w:tc>
        <w:tc>
          <w:tcPr>
            <w:tcW w:w="1054" w:type="dxa"/>
            <w:tcBorders>
              <w:top w:val="single" w:sz="4" w:space="0" w:color="auto"/>
              <w:left w:val="single" w:sz="4" w:space="0" w:color="auto"/>
              <w:bottom w:val="single" w:sz="4" w:space="0" w:color="auto"/>
              <w:right w:val="single" w:sz="4" w:space="0" w:color="auto"/>
            </w:tcBorders>
          </w:tcPr>
          <w:p w14:paraId="2E4B0F16" w14:textId="011A0F0B"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08E8474" w14:textId="5FBFB791"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67C183A" w14:textId="7FB5A150"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1BA4ADB" w14:textId="49473912"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D6689D" w14:textId="611CEC00" w:rsidR="009C0D56" w:rsidRDefault="009C0D56" w:rsidP="009C0D56">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677F339" w14:textId="4FE9AD63" w:rsidR="009C0D56" w:rsidRDefault="00414B1E" w:rsidP="009C0D56">
            <w:pPr>
              <w:pStyle w:val="TAL"/>
              <w:rPr>
                <w:rFonts w:cs="Arial"/>
                <w:sz w:val="16"/>
                <w:szCs w:val="16"/>
                <w:lang w:eastAsia="ja-JP"/>
              </w:rPr>
            </w:pPr>
            <w:r>
              <w:rPr>
                <w:rFonts w:cs="Arial"/>
                <w:sz w:val="16"/>
                <w:szCs w:val="16"/>
                <w:lang w:eastAsia="ja-JP"/>
              </w:rPr>
              <w:t>Completed at RAN #82</w:t>
            </w:r>
          </w:p>
        </w:tc>
      </w:tr>
      <w:tr w:rsidR="009C0D56" w:rsidRPr="00432C06" w14:paraId="39552FC7"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EA15BE" w14:textId="1416C714"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DC_1A-19A-42C_n77C_UL_1A_n77C</w:t>
            </w:r>
          </w:p>
        </w:tc>
        <w:tc>
          <w:tcPr>
            <w:tcW w:w="1054" w:type="dxa"/>
            <w:tcBorders>
              <w:top w:val="single" w:sz="4" w:space="0" w:color="auto"/>
              <w:left w:val="single" w:sz="4" w:space="0" w:color="auto"/>
              <w:bottom w:val="single" w:sz="4" w:space="0" w:color="auto"/>
              <w:right w:val="single" w:sz="4" w:space="0" w:color="auto"/>
            </w:tcBorders>
          </w:tcPr>
          <w:p w14:paraId="2750F73C" w14:textId="48DFFF51"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8299123" w14:textId="545290F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DB1CB7A" w14:textId="36EB9882" w:rsidR="009C0D56" w:rsidRDefault="009C0D56" w:rsidP="009C0D56">
            <w:pPr>
              <w:pStyle w:val="TAL"/>
              <w:rPr>
                <w:rFonts w:cs="Arial"/>
                <w:color w:val="000000"/>
                <w:sz w:val="16"/>
                <w:szCs w:val="16"/>
              </w:rPr>
            </w:pPr>
            <w:r w:rsidRPr="006A203B">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8D7C00A" w14:textId="5B7A038F"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7EF2CBB" w14:textId="61573543"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D93C764" w14:textId="169C7737" w:rsidR="009C0D56" w:rsidRDefault="009C0D56" w:rsidP="009C0D56">
            <w:pPr>
              <w:pStyle w:val="TAL"/>
              <w:rPr>
                <w:rFonts w:cs="Arial"/>
                <w:sz w:val="16"/>
                <w:szCs w:val="16"/>
                <w:lang w:eastAsia="ja-JP"/>
              </w:rPr>
            </w:pPr>
            <w:r w:rsidRPr="00AC7A00">
              <w:rPr>
                <w:rFonts w:cs="Arial"/>
                <w:sz w:val="16"/>
                <w:szCs w:val="16"/>
                <w:lang w:eastAsia="ja-JP"/>
              </w:rPr>
              <w:t>Fundamental requirements for UL intra-band CA is ongoing</w:t>
            </w:r>
          </w:p>
        </w:tc>
      </w:tr>
      <w:tr w:rsidR="009C0D56" w:rsidRPr="00432C06" w14:paraId="5D32765B"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D847D61" w14:textId="73F36A54"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DC_1A-19A-42C_n78C_UL_1A_n78C</w:t>
            </w:r>
          </w:p>
        </w:tc>
        <w:tc>
          <w:tcPr>
            <w:tcW w:w="1054" w:type="dxa"/>
            <w:tcBorders>
              <w:top w:val="single" w:sz="4" w:space="0" w:color="auto"/>
              <w:left w:val="single" w:sz="4" w:space="0" w:color="auto"/>
              <w:bottom w:val="single" w:sz="4" w:space="0" w:color="auto"/>
              <w:right w:val="single" w:sz="4" w:space="0" w:color="auto"/>
            </w:tcBorders>
          </w:tcPr>
          <w:p w14:paraId="0ECAD500" w14:textId="5C432096"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65A0BF0" w14:textId="1645EEF0"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788ACBD" w14:textId="074692FD" w:rsidR="009C0D56" w:rsidRDefault="009C0D56" w:rsidP="009C0D56">
            <w:pPr>
              <w:pStyle w:val="TAL"/>
              <w:rPr>
                <w:rFonts w:cs="Arial"/>
                <w:color w:val="000000"/>
                <w:sz w:val="16"/>
                <w:szCs w:val="16"/>
              </w:rPr>
            </w:pPr>
            <w:r w:rsidRPr="006A203B">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1578B20" w14:textId="1E975CC2"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6813ADE" w14:textId="7BB4411B"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6BC3462" w14:textId="1EF46AFC" w:rsidR="009C0D56" w:rsidRDefault="009C0D56" w:rsidP="009C0D56">
            <w:pPr>
              <w:pStyle w:val="TAL"/>
              <w:rPr>
                <w:rFonts w:cs="Arial"/>
                <w:sz w:val="16"/>
                <w:szCs w:val="16"/>
                <w:lang w:eastAsia="ja-JP"/>
              </w:rPr>
            </w:pPr>
            <w:r w:rsidRPr="00AC7A00">
              <w:rPr>
                <w:rFonts w:cs="Arial"/>
                <w:sz w:val="16"/>
                <w:szCs w:val="16"/>
                <w:lang w:eastAsia="ja-JP"/>
              </w:rPr>
              <w:t>Fundamental requirements for UL intra-band CA is ongoing</w:t>
            </w:r>
          </w:p>
        </w:tc>
      </w:tr>
      <w:tr w:rsidR="009C0D56" w:rsidRPr="00432C06" w14:paraId="682F6E8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9D8470" w14:textId="7EAFB1F0"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DC_1A-19A-42C_n79C_UL_19A_n79C</w:t>
            </w:r>
          </w:p>
        </w:tc>
        <w:tc>
          <w:tcPr>
            <w:tcW w:w="1054" w:type="dxa"/>
            <w:tcBorders>
              <w:top w:val="single" w:sz="4" w:space="0" w:color="auto"/>
              <w:left w:val="single" w:sz="4" w:space="0" w:color="auto"/>
              <w:bottom w:val="single" w:sz="4" w:space="0" w:color="auto"/>
              <w:right w:val="single" w:sz="4" w:space="0" w:color="auto"/>
            </w:tcBorders>
          </w:tcPr>
          <w:p w14:paraId="2DEE9807" w14:textId="354A4B49"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4B0821" w14:textId="7E36F62C"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A83ADB0" w14:textId="3981ACA2" w:rsidR="009C0D56" w:rsidRDefault="009C0D56" w:rsidP="009C0D56">
            <w:pPr>
              <w:pStyle w:val="TAL"/>
              <w:rPr>
                <w:rFonts w:cs="Arial"/>
                <w:color w:val="000000"/>
                <w:sz w:val="16"/>
                <w:szCs w:val="16"/>
              </w:rPr>
            </w:pPr>
            <w:r w:rsidRPr="006A203B">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8AAE84B" w14:textId="5B6339B1"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F9E574A" w14:textId="2AFAF04E"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887AE1D" w14:textId="50D7259C" w:rsidR="009C0D56" w:rsidRDefault="009C0D56" w:rsidP="009C0D56">
            <w:pPr>
              <w:pStyle w:val="TAL"/>
              <w:rPr>
                <w:rFonts w:cs="Arial"/>
                <w:sz w:val="16"/>
                <w:szCs w:val="16"/>
                <w:lang w:eastAsia="ja-JP"/>
              </w:rPr>
            </w:pPr>
            <w:r w:rsidRPr="00AC7A00">
              <w:rPr>
                <w:rFonts w:cs="Arial"/>
                <w:sz w:val="16"/>
                <w:szCs w:val="16"/>
                <w:lang w:eastAsia="ja-JP"/>
              </w:rPr>
              <w:t>Fundamental requirements for UL intra-band CA is ongoing</w:t>
            </w:r>
          </w:p>
        </w:tc>
      </w:tr>
      <w:tr w:rsidR="009C0D56" w:rsidRPr="00432C06" w14:paraId="71C09CB8"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CCFDB38" w14:textId="05493622"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DC_1A-19A-42C_n79C_UL_1A_n79C</w:t>
            </w:r>
          </w:p>
        </w:tc>
        <w:tc>
          <w:tcPr>
            <w:tcW w:w="1054" w:type="dxa"/>
            <w:tcBorders>
              <w:top w:val="single" w:sz="4" w:space="0" w:color="auto"/>
              <w:left w:val="single" w:sz="4" w:space="0" w:color="auto"/>
              <w:bottom w:val="single" w:sz="4" w:space="0" w:color="auto"/>
              <w:right w:val="single" w:sz="4" w:space="0" w:color="auto"/>
            </w:tcBorders>
          </w:tcPr>
          <w:p w14:paraId="0D19D0A2" w14:textId="64AE706B"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2658FCC" w14:textId="131BB04F"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D4A60BE" w14:textId="3EC88996" w:rsidR="009C0D56" w:rsidRDefault="009C0D56" w:rsidP="009C0D56">
            <w:pPr>
              <w:pStyle w:val="TAL"/>
              <w:rPr>
                <w:rFonts w:cs="Arial"/>
                <w:color w:val="000000"/>
                <w:sz w:val="16"/>
                <w:szCs w:val="16"/>
              </w:rPr>
            </w:pPr>
            <w:r w:rsidRPr="006A203B">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96E5ED9" w14:textId="3B456647"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A396E32" w14:textId="270CA06A"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84532F4" w14:textId="41FA5413" w:rsidR="009C0D56" w:rsidRDefault="009C0D56" w:rsidP="009C0D56">
            <w:pPr>
              <w:pStyle w:val="TAL"/>
              <w:rPr>
                <w:rFonts w:cs="Arial"/>
                <w:sz w:val="16"/>
                <w:szCs w:val="16"/>
                <w:lang w:eastAsia="ja-JP"/>
              </w:rPr>
            </w:pPr>
            <w:r w:rsidRPr="00AC7A00">
              <w:rPr>
                <w:rFonts w:cs="Arial"/>
                <w:sz w:val="16"/>
                <w:szCs w:val="16"/>
                <w:lang w:eastAsia="ja-JP"/>
              </w:rPr>
              <w:t>Fundamental requirements for UL intra-band CA is ongoing</w:t>
            </w:r>
          </w:p>
        </w:tc>
      </w:tr>
      <w:tr w:rsidR="009C0D56" w:rsidRPr="00432C06" w14:paraId="721712B3"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C82B07" w14:textId="7A355655"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DC_1A-21A-42A_n257M_UL_1A_n257M</w:t>
            </w:r>
          </w:p>
        </w:tc>
        <w:tc>
          <w:tcPr>
            <w:tcW w:w="1054" w:type="dxa"/>
            <w:tcBorders>
              <w:top w:val="single" w:sz="4" w:space="0" w:color="auto"/>
              <w:left w:val="single" w:sz="4" w:space="0" w:color="auto"/>
              <w:bottom w:val="single" w:sz="4" w:space="0" w:color="auto"/>
              <w:right w:val="single" w:sz="4" w:space="0" w:color="auto"/>
            </w:tcBorders>
          </w:tcPr>
          <w:p w14:paraId="12278755" w14:textId="6B3DFE13"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17F8EEA" w14:textId="44492134"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59A61F9" w14:textId="75FA716C"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EAD8BC9" w14:textId="75DAC564"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D8814D" w14:textId="07AB4C00" w:rsidR="009C0D56" w:rsidRDefault="009C0D56" w:rsidP="009C0D56">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E53460" w14:textId="65A2A14D" w:rsidR="009C0D56" w:rsidRDefault="00414B1E" w:rsidP="009C0D56">
            <w:pPr>
              <w:pStyle w:val="TAL"/>
              <w:rPr>
                <w:rFonts w:cs="Arial"/>
                <w:sz w:val="16"/>
                <w:szCs w:val="16"/>
                <w:lang w:eastAsia="ja-JP"/>
              </w:rPr>
            </w:pPr>
            <w:r>
              <w:rPr>
                <w:rFonts w:cs="Arial"/>
                <w:sz w:val="16"/>
                <w:szCs w:val="16"/>
                <w:lang w:eastAsia="ja-JP"/>
              </w:rPr>
              <w:t>Completed at RAN #82</w:t>
            </w:r>
          </w:p>
        </w:tc>
      </w:tr>
      <w:tr w:rsidR="009C0D56" w:rsidRPr="00432C06" w14:paraId="74EBFD3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99B7E2" w14:textId="1C5DB84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DC_1A-21A-42A_n257M_UL_21A_n257M</w:t>
            </w:r>
          </w:p>
        </w:tc>
        <w:tc>
          <w:tcPr>
            <w:tcW w:w="1054" w:type="dxa"/>
            <w:tcBorders>
              <w:top w:val="single" w:sz="4" w:space="0" w:color="auto"/>
              <w:left w:val="single" w:sz="4" w:space="0" w:color="auto"/>
              <w:bottom w:val="single" w:sz="4" w:space="0" w:color="auto"/>
              <w:right w:val="single" w:sz="4" w:space="0" w:color="auto"/>
            </w:tcBorders>
          </w:tcPr>
          <w:p w14:paraId="0A30193E" w14:textId="5273C739"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452594" w14:textId="3EAEB577"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1BF9899" w14:textId="203B1BBC" w:rsidR="009C0D56" w:rsidRDefault="009C0D56" w:rsidP="009C0D56">
            <w:pPr>
              <w:pStyle w:val="TAL"/>
              <w:rPr>
                <w:rFonts w:cs="Arial"/>
                <w:color w:val="000000"/>
                <w:sz w:val="16"/>
                <w:szCs w:val="16"/>
              </w:rPr>
            </w:pPr>
            <w:r w:rsidRPr="004A21C6">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E4E0CE9" w14:textId="0F027969"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3520CA0" w14:textId="231141DB"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DBB48FD" w14:textId="3566F2C4" w:rsidR="009C0D56" w:rsidRDefault="009C0D56" w:rsidP="009C0D56">
            <w:pPr>
              <w:pStyle w:val="TAL"/>
              <w:rPr>
                <w:rFonts w:cs="Arial"/>
                <w:sz w:val="16"/>
                <w:szCs w:val="16"/>
                <w:lang w:eastAsia="ja-JP"/>
              </w:rPr>
            </w:pPr>
            <w:r w:rsidRPr="009B0508">
              <w:rPr>
                <w:rFonts w:cs="Arial"/>
                <w:sz w:val="16"/>
                <w:szCs w:val="16"/>
                <w:lang w:eastAsia="ja-JP"/>
              </w:rPr>
              <w:t>Fundamental requirements for UL intra-band CA is ongoing</w:t>
            </w:r>
          </w:p>
        </w:tc>
      </w:tr>
      <w:tr w:rsidR="009C0D56" w:rsidRPr="00432C06" w14:paraId="3447FE0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A29F64" w14:textId="48E8A00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DC_1A-21A-42A_n77C_UL_1A_n77C</w:t>
            </w:r>
          </w:p>
        </w:tc>
        <w:tc>
          <w:tcPr>
            <w:tcW w:w="1054" w:type="dxa"/>
            <w:tcBorders>
              <w:top w:val="single" w:sz="4" w:space="0" w:color="auto"/>
              <w:left w:val="single" w:sz="4" w:space="0" w:color="auto"/>
              <w:bottom w:val="single" w:sz="4" w:space="0" w:color="auto"/>
              <w:right w:val="single" w:sz="4" w:space="0" w:color="auto"/>
            </w:tcBorders>
          </w:tcPr>
          <w:p w14:paraId="75C995CB" w14:textId="1F508F81"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1847E1D" w14:textId="709E029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2E6F1A1" w14:textId="16A3B90A" w:rsidR="009C0D56" w:rsidRDefault="009C0D56" w:rsidP="009C0D56">
            <w:pPr>
              <w:pStyle w:val="TAL"/>
              <w:rPr>
                <w:rFonts w:cs="Arial"/>
                <w:color w:val="000000"/>
                <w:sz w:val="16"/>
                <w:szCs w:val="16"/>
              </w:rPr>
            </w:pPr>
            <w:r w:rsidRPr="004A21C6">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0D0982F" w14:textId="1E4B2086"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D6B3616" w14:textId="046ADC14"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506E33A" w14:textId="388A637D" w:rsidR="009C0D56" w:rsidRDefault="009C0D56" w:rsidP="009C0D56">
            <w:pPr>
              <w:pStyle w:val="TAL"/>
              <w:rPr>
                <w:rFonts w:cs="Arial"/>
                <w:sz w:val="16"/>
                <w:szCs w:val="16"/>
                <w:lang w:eastAsia="ja-JP"/>
              </w:rPr>
            </w:pPr>
            <w:r w:rsidRPr="009B0508">
              <w:rPr>
                <w:rFonts w:cs="Arial"/>
                <w:sz w:val="16"/>
                <w:szCs w:val="16"/>
                <w:lang w:eastAsia="ja-JP"/>
              </w:rPr>
              <w:t>Fundamental requirements for UL intra-band CA is ongoing</w:t>
            </w:r>
          </w:p>
        </w:tc>
      </w:tr>
      <w:tr w:rsidR="009C0D56" w:rsidRPr="00432C06" w14:paraId="53C0818D"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02B3BC" w14:textId="1B36F01E"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DC_1A-21A-42A_n77C_UL_21A_n77C</w:t>
            </w:r>
          </w:p>
        </w:tc>
        <w:tc>
          <w:tcPr>
            <w:tcW w:w="1054" w:type="dxa"/>
            <w:tcBorders>
              <w:top w:val="single" w:sz="4" w:space="0" w:color="auto"/>
              <w:left w:val="single" w:sz="4" w:space="0" w:color="auto"/>
              <w:bottom w:val="single" w:sz="4" w:space="0" w:color="auto"/>
              <w:right w:val="single" w:sz="4" w:space="0" w:color="auto"/>
            </w:tcBorders>
          </w:tcPr>
          <w:p w14:paraId="6BB61FDE" w14:textId="25A665F9"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4F16921" w14:textId="7BA2C856"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C5AFCF6" w14:textId="21FE81E3" w:rsidR="009C0D56" w:rsidRDefault="009C0D56" w:rsidP="009C0D56">
            <w:pPr>
              <w:pStyle w:val="TAL"/>
              <w:rPr>
                <w:rFonts w:cs="Arial"/>
                <w:color w:val="000000"/>
                <w:sz w:val="16"/>
                <w:szCs w:val="16"/>
              </w:rPr>
            </w:pPr>
            <w:r w:rsidRPr="004A21C6">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9A771BD" w14:textId="4406EDBC"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7C3299D" w14:textId="44DAEDDA"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5205097" w14:textId="140D122C" w:rsidR="009C0D56" w:rsidRDefault="009C0D56" w:rsidP="009C0D56">
            <w:pPr>
              <w:pStyle w:val="TAL"/>
              <w:rPr>
                <w:rFonts w:cs="Arial"/>
                <w:sz w:val="16"/>
                <w:szCs w:val="16"/>
                <w:lang w:eastAsia="ja-JP"/>
              </w:rPr>
            </w:pPr>
            <w:r w:rsidRPr="009B0508">
              <w:rPr>
                <w:rFonts w:cs="Arial"/>
                <w:sz w:val="16"/>
                <w:szCs w:val="16"/>
                <w:lang w:eastAsia="ja-JP"/>
              </w:rPr>
              <w:t>Fundamental requirements for UL intra-band CA is ongoing</w:t>
            </w:r>
          </w:p>
        </w:tc>
      </w:tr>
      <w:tr w:rsidR="009C0D56" w:rsidRPr="00432C06" w14:paraId="7C43A326"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307486" w14:textId="49D6EC3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DC_1A-21A-42A_n78C_UL_1A_n78C</w:t>
            </w:r>
          </w:p>
        </w:tc>
        <w:tc>
          <w:tcPr>
            <w:tcW w:w="1054" w:type="dxa"/>
            <w:tcBorders>
              <w:top w:val="single" w:sz="4" w:space="0" w:color="auto"/>
              <w:left w:val="single" w:sz="4" w:space="0" w:color="auto"/>
              <w:bottom w:val="single" w:sz="4" w:space="0" w:color="auto"/>
              <w:right w:val="single" w:sz="4" w:space="0" w:color="auto"/>
            </w:tcBorders>
          </w:tcPr>
          <w:p w14:paraId="6AF3216D" w14:textId="55315DFC"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C565068" w14:textId="61EF827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657585B" w14:textId="3BC99F5B" w:rsidR="009C0D56" w:rsidRDefault="009C0D56" w:rsidP="009C0D56">
            <w:pPr>
              <w:pStyle w:val="TAL"/>
              <w:rPr>
                <w:rFonts w:cs="Arial"/>
                <w:color w:val="000000"/>
                <w:sz w:val="16"/>
                <w:szCs w:val="16"/>
              </w:rPr>
            </w:pPr>
            <w:r w:rsidRPr="004A21C6">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FE58C33" w14:textId="26C4E45A"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4406501" w14:textId="3E0AA9C6"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56FC775" w14:textId="232E6641" w:rsidR="009C0D56" w:rsidRDefault="009C0D56" w:rsidP="009C0D56">
            <w:pPr>
              <w:pStyle w:val="TAL"/>
              <w:rPr>
                <w:rFonts w:cs="Arial"/>
                <w:sz w:val="16"/>
                <w:szCs w:val="16"/>
                <w:lang w:eastAsia="ja-JP"/>
              </w:rPr>
            </w:pPr>
            <w:r w:rsidRPr="009B0508">
              <w:rPr>
                <w:rFonts w:cs="Arial"/>
                <w:sz w:val="16"/>
                <w:szCs w:val="16"/>
                <w:lang w:eastAsia="ja-JP"/>
              </w:rPr>
              <w:t>Fundamental requirements for UL intra-band CA is ongoing</w:t>
            </w:r>
          </w:p>
        </w:tc>
      </w:tr>
      <w:tr w:rsidR="009C0D56" w:rsidRPr="00432C06" w14:paraId="73DCD4D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7D4EDF" w14:textId="79DD3EBF"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DC_1A-21A-42A_n78C_UL_21A_n78C</w:t>
            </w:r>
          </w:p>
        </w:tc>
        <w:tc>
          <w:tcPr>
            <w:tcW w:w="1054" w:type="dxa"/>
            <w:tcBorders>
              <w:top w:val="single" w:sz="4" w:space="0" w:color="auto"/>
              <w:left w:val="single" w:sz="4" w:space="0" w:color="auto"/>
              <w:bottom w:val="single" w:sz="4" w:space="0" w:color="auto"/>
              <w:right w:val="single" w:sz="4" w:space="0" w:color="auto"/>
            </w:tcBorders>
          </w:tcPr>
          <w:p w14:paraId="6747A14B" w14:textId="37BD2A16"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203A3BF" w14:textId="6F045BD7"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0ADA6A3" w14:textId="40F3413F" w:rsidR="009C0D56" w:rsidRDefault="009C0D56" w:rsidP="009C0D56">
            <w:pPr>
              <w:pStyle w:val="TAL"/>
              <w:rPr>
                <w:rFonts w:cs="Arial"/>
                <w:color w:val="000000"/>
                <w:sz w:val="16"/>
                <w:szCs w:val="16"/>
              </w:rPr>
            </w:pPr>
            <w:r w:rsidRPr="004A21C6">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0DE834C" w14:textId="64BE0861"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35FCA69" w14:textId="734532D8"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CE4E2C7" w14:textId="4393B1B0" w:rsidR="009C0D56" w:rsidRDefault="009C0D56" w:rsidP="009C0D56">
            <w:pPr>
              <w:pStyle w:val="TAL"/>
              <w:rPr>
                <w:rFonts w:cs="Arial"/>
                <w:sz w:val="16"/>
                <w:szCs w:val="16"/>
                <w:lang w:eastAsia="ja-JP"/>
              </w:rPr>
            </w:pPr>
            <w:r w:rsidRPr="009B0508">
              <w:rPr>
                <w:rFonts w:cs="Arial"/>
                <w:sz w:val="16"/>
                <w:szCs w:val="16"/>
                <w:lang w:eastAsia="ja-JP"/>
              </w:rPr>
              <w:t>Fundamental requirements for UL intra-band CA is ongoing</w:t>
            </w:r>
          </w:p>
        </w:tc>
      </w:tr>
      <w:tr w:rsidR="009C0D56" w:rsidRPr="00432C06" w14:paraId="7C9FDFE9"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820A8FB" w14:textId="1C5DDF63"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DC_1A-21A-42A_n79C_UL_1A_n79C</w:t>
            </w:r>
          </w:p>
        </w:tc>
        <w:tc>
          <w:tcPr>
            <w:tcW w:w="1054" w:type="dxa"/>
            <w:tcBorders>
              <w:top w:val="single" w:sz="4" w:space="0" w:color="auto"/>
              <w:left w:val="single" w:sz="4" w:space="0" w:color="auto"/>
              <w:bottom w:val="single" w:sz="4" w:space="0" w:color="auto"/>
              <w:right w:val="single" w:sz="4" w:space="0" w:color="auto"/>
            </w:tcBorders>
          </w:tcPr>
          <w:p w14:paraId="07FF6AA5" w14:textId="584FA89D"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AAFE07" w14:textId="03046C1A"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6E03452" w14:textId="4F1AE9E6" w:rsidR="009C0D56" w:rsidRDefault="009C0D56" w:rsidP="009C0D56">
            <w:pPr>
              <w:pStyle w:val="TAL"/>
              <w:rPr>
                <w:rFonts w:cs="Arial"/>
                <w:color w:val="000000"/>
                <w:sz w:val="16"/>
                <w:szCs w:val="16"/>
              </w:rPr>
            </w:pPr>
            <w:r w:rsidRPr="004A21C6">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2442FA5" w14:textId="13D6FB51"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CE4782C" w14:textId="178FB161"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3E328C5" w14:textId="74076081" w:rsidR="009C0D56" w:rsidRDefault="009C0D56" w:rsidP="009C0D56">
            <w:pPr>
              <w:pStyle w:val="TAL"/>
              <w:rPr>
                <w:rFonts w:cs="Arial"/>
                <w:sz w:val="16"/>
                <w:szCs w:val="16"/>
                <w:lang w:eastAsia="ja-JP"/>
              </w:rPr>
            </w:pPr>
            <w:r w:rsidRPr="009B0508">
              <w:rPr>
                <w:rFonts w:cs="Arial"/>
                <w:sz w:val="16"/>
                <w:szCs w:val="16"/>
                <w:lang w:eastAsia="ja-JP"/>
              </w:rPr>
              <w:t>Fundamental requirements for UL intra-band CA is ongoing</w:t>
            </w:r>
          </w:p>
        </w:tc>
      </w:tr>
      <w:tr w:rsidR="009C0D56" w:rsidRPr="00432C06" w14:paraId="3BD3D66B"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C6D6EC2" w14:textId="48D594DF"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DC_1A-21A-42A_n79C_UL_21A_n79C</w:t>
            </w:r>
          </w:p>
        </w:tc>
        <w:tc>
          <w:tcPr>
            <w:tcW w:w="1054" w:type="dxa"/>
            <w:tcBorders>
              <w:top w:val="single" w:sz="4" w:space="0" w:color="auto"/>
              <w:left w:val="single" w:sz="4" w:space="0" w:color="auto"/>
              <w:bottom w:val="single" w:sz="4" w:space="0" w:color="auto"/>
              <w:right w:val="single" w:sz="4" w:space="0" w:color="auto"/>
            </w:tcBorders>
          </w:tcPr>
          <w:p w14:paraId="5D3EBBCD" w14:textId="44BD0C39"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AB79192" w14:textId="238ABF0D"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F586FAB" w14:textId="568BF87E" w:rsidR="009C0D56" w:rsidRDefault="009C0D56" w:rsidP="009C0D56">
            <w:pPr>
              <w:pStyle w:val="TAL"/>
              <w:rPr>
                <w:rFonts w:cs="Arial"/>
                <w:color w:val="000000"/>
                <w:sz w:val="16"/>
                <w:szCs w:val="16"/>
              </w:rPr>
            </w:pPr>
            <w:r w:rsidRPr="004A21C6">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EC0E6F5" w14:textId="121113CD"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9693E50" w14:textId="2365A3CD"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5885FE6" w14:textId="6B22A0DC" w:rsidR="009C0D56" w:rsidRDefault="009C0D56" w:rsidP="009C0D56">
            <w:pPr>
              <w:pStyle w:val="TAL"/>
              <w:rPr>
                <w:rFonts w:cs="Arial"/>
                <w:sz w:val="16"/>
                <w:szCs w:val="16"/>
                <w:lang w:eastAsia="ja-JP"/>
              </w:rPr>
            </w:pPr>
            <w:r w:rsidRPr="009B0508">
              <w:rPr>
                <w:rFonts w:cs="Arial"/>
                <w:sz w:val="16"/>
                <w:szCs w:val="16"/>
                <w:lang w:eastAsia="ja-JP"/>
              </w:rPr>
              <w:t>Fundamental requirements for UL intra-band CA is ongoing</w:t>
            </w:r>
          </w:p>
        </w:tc>
      </w:tr>
      <w:tr w:rsidR="009C0D56" w:rsidRPr="00432C06" w14:paraId="7A0B76F7"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C3A27A" w14:textId="24DFECCD"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DC_1A-21A-42C_n257M_UL_1A_n257M</w:t>
            </w:r>
          </w:p>
        </w:tc>
        <w:tc>
          <w:tcPr>
            <w:tcW w:w="1054" w:type="dxa"/>
            <w:tcBorders>
              <w:top w:val="single" w:sz="4" w:space="0" w:color="auto"/>
              <w:left w:val="single" w:sz="4" w:space="0" w:color="auto"/>
              <w:bottom w:val="single" w:sz="4" w:space="0" w:color="auto"/>
              <w:right w:val="single" w:sz="4" w:space="0" w:color="auto"/>
            </w:tcBorders>
          </w:tcPr>
          <w:p w14:paraId="713D10FD" w14:textId="3D8C2CBF"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EC19E9D" w14:textId="459D5EAC"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4EECBAB" w14:textId="23DE23B6"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80848C6" w14:textId="26B45F09"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DC8BE7" w14:textId="0EB65C25" w:rsidR="009C0D56" w:rsidRDefault="009C0D56" w:rsidP="009C0D56">
            <w:pPr>
              <w:pStyle w:val="TAL"/>
              <w:rPr>
                <w:rFonts w:cs="Arial"/>
                <w:sz w:val="16"/>
                <w:szCs w:val="16"/>
                <w:lang w:eastAsia="ja-JP"/>
              </w:rPr>
            </w:pPr>
            <w:r w:rsidRPr="0075660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EFEAB1" w14:textId="0FF689D7" w:rsidR="009C0D56" w:rsidRDefault="00414B1E" w:rsidP="009C0D56">
            <w:pPr>
              <w:pStyle w:val="TAL"/>
              <w:rPr>
                <w:rFonts w:cs="Arial"/>
                <w:sz w:val="16"/>
                <w:szCs w:val="16"/>
                <w:lang w:eastAsia="ja-JP"/>
              </w:rPr>
            </w:pPr>
            <w:r>
              <w:rPr>
                <w:rFonts w:cs="Arial"/>
                <w:sz w:val="16"/>
                <w:szCs w:val="16"/>
                <w:lang w:eastAsia="ja-JP"/>
              </w:rPr>
              <w:t>Completed at RAN #82</w:t>
            </w:r>
          </w:p>
        </w:tc>
      </w:tr>
      <w:tr w:rsidR="009C0D56" w:rsidRPr="00432C06" w14:paraId="3C961345"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2EA3CC1" w14:textId="646E0758"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DC_1A-21A-42C_n257M_UL_21A_n257M</w:t>
            </w:r>
          </w:p>
        </w:tc>
        <w:tc>
          <w:tcPr>
            <w:tcW w:w="1054" w:type="dxa"/>
            <w:tcBorders>
              <w:top w:val="single" w:sz="4" w:space="0" w:color="auto"/>
              <w:left w:val="single" w:sz="4" w:space="0" w:color="auto"/>
              <w:bottom w:val="single" w:sz="4" w:space="0" w:color="auto"/>
              <w:right w:val="single" w:sz="4" w:space="0" w:color="auto"/>
            </w:tcBorders>
          </w:tcPr>
          <w:p w14:paraId="5F2996E5" w14:textId="6C1CAD88"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98EC6C7" w14:textId="233A3032"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56C963C" w14:textId="1C0CD11D"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1CC62C0" w14:textId="07B9EAA0"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F52941" w14:textId="798EE5FF" w:rsidR="009C0D56" w:rsidRDefault="009C0D56" w:rsidP="009C0D56">
            <w:pPr>
              <w:pStyle w:val="TAL"/>
              <w:rPr>
                <w:rFonts w:cs="Arial"/>
                <w:sz w:val="16"/>
                <w:szCs w:val="16"/>
                <w:lang w:eastAsia="ja-JP"/>
              </w:rPr>
            </w:pPr>
            <w:r w:rsidRPr="0075660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03C83B8" w14:textId="67551E13" w:rsidR="009C0D56" w:rsidRDefault="00414B1E" w:rsidP="009C0D56">
            <w:pPr>
              <w:pStyle w:val="TAL"/>
              <w:rPr>
                <w:rFonts w:cs="Arial"/>
                <w:sz w:val="16"/>
                <w:szCs w:val="16"/>
                <w:lang w:eastAsia="ja-JP"/>
              </w:rPr>
            </w:pPr>
            <w:r>
              <w:rPr>
                <w:rFonts w:cs="Arial"/>
                <w:sz w:val="16"/>
                <w:szCs w:val="16"/>
                <w:lang w:eastAsia="ja-JP"/>
              </w:rPr>
              <w:t>Completed at RAN #82</w:t>
            </w:r>
          </w:p>
        </w:tc>
      </w:tr>
      <w:tr w:rsidR="009C0D56" w:rsidRPr="00432C06" w14:paraId="09C10DC3"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F2EE487" w14:textId="4E399F2C"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DC_1A-21A-42C_n77C_UL_1A_n77C</w:t>
            </w:r>
          </w:p>
        </w:tc>
        <w:tc>
          <w:tcPr>
            <w:tcW w:w="1054" w:type="dxa"/>
            <w:tcBorders>
              <w:top w:val="single" w:sz="4" w:space="0" w:color="auto"/>
              <w:left w:val="single" w:sz="4" w:space="0" w:color="auto"/>
              <w:bottom w:val="single" w:sz="4" w:space="0" w:color="auto"/>
              <w:right w:val="single" w:sz="4" w:space="0" w:color="auto"/>
            </w:tcBorders>
          </w:tcPr>
          <w:p w14:paraId="3501DCF8" w14:textId="139C30B5"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386EC57" w14:textId="6A053B6F"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A257BB5" w14:textId="2ADE4F86"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B0787C6" w14:textId="0FC0E521"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AF09989" w14:textId="0E36D4B6"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B3EF81C" w14:textId="0B9B2B6E"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7683EE7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AD9798F" w14:textId="3E5FC6A9"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DC_1A-21A-42C_n77C_UL_21A_n77C</w:t>
            </w:r>
          </w:p>
        </w:tc>
        <w:tc>
          <w:tcPr>
            <w:tcW w:w="1054" w:type="dxa"/>
            <w:tcBorders>
              <w:top w:val="single" w:sz="4" w:space="0" w:color="auto"/>
              <w:left w:val="single" w:sz="4" w:space="0" w:color="auto"/>
              <w:bottom w:val="single" w:sz="4" w:space="0" w:color="auto"/>
              <w:right w:val="single" w:sz="4" w:space="0" w:color="auto"/>
            </w:tcBorders>
          </w:tcPr>
          <w:p w14:paraId="74191F0A" w14:textId="7B55183C"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2C8B667" w14:textId="0A8FA3A5"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90A32F4" w14:textId="2D9D9768"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751BAEC" w14:textId="7F9663C7"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57CB904" w14:textId="394BE994"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CD29AA8" w14:textId="08908405"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1975FC1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78DBB48" w14:textId="5E53D863"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DC_1A-21A-42C_n78C_UL_1A_n78C</w:t>
            </w:r>
          </w:p>
        </w:tc>
        <w:tc>
          <w:tcPr>
            <w:tcW w:w="1054" w:type="dxa"/>
            <w:tcBorders>
              <w:top w:val="single" w:sz="4" w:space="0" w:color="auto"/>
              <w:left w:val="single" w:sz="4" w:space="0" w:color="auto"/>
              <w:bottom w:val="single" w:sz="4" w:space="0" w:color="auto"/>
              <w:right w:val="single" w:sz="4" w:space="0" w:color="auto"/>
            </w:tcBorders>
          </w:tcPr>
          <w:p w14:paraId="43569EFC" w14:textId="51A1415B"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D1DFD9D" w14:textId="32550F69"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2976899" w14:textId="11C62E73"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5947318" w14:textId="58A0090D"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B1064CA" w14:textId="0755D5B1"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EF78A01" w14:textId="56CA24F7"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57443CFD"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B927260" w14:textId="6FE4A540"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DC_1A-21A-42C_n78C_UL_21A_n78C</w:t>
            </w:r>
          </w:p>
        </w:tc>
        <w:tc>
          <w:tcPr>
            <w:tcW w:w="1054" w:type="dxa"/>
            <w:tcBorders>
              <w:top w:val="single" w:sz="4" w:space="0" w:color="auto"/>
              <w:left w:val="single" w:sz="4" w:space="0" w:color="auto"/>
              <w:bottom w:val="single" w:sz="4" w:space="0" w:color="auto"/>
              <w:right w:val="single" w:sz="4" w:space="0" w:color="auto"/>
            </w:tcBorders>
          </w:tcPr>
          <w:p w14:paraId="6C3AB77F" w14:textId="31A4854E"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39E6F43" w14:textId="0F9AE153"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01F1504" w14:textId="7AF0B80F"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375EC5C" w14:textId="720A019B"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DF937DA" w14:textId="58AD7D22"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CE06309" w14:textId="23B698EA"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7B3C5EF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55E93D" w14:textId="5613B5A5"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DC_1A-21A-42C_n79C_UL_1A_n79C</w:t>
            </w:r>
          </w:p>
        </w:tc>
        <w:tc>
          <w:tcPr>
            <w:tcW w:w="1054" w:type="dxa"/>
            <w:tcBorders>
              <w:top w:val="single" w:sz="4" w:space="0" w:color="auto"/>
              <w:left w:val="single" w:sz="4" w:space="0" w:color="auto"/>
              <w:bottom w:val="single" w:sz="4" w:space="0" w:color="auto"/>
              <w:right w:val="single" w:sz="4" w:space="0" w:color="auto"/>
            </w:tcBorders>
          </w:tcPr>
          <w:p w14:paraId="16E1B835" w14:textId="4D2C5049"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648412" w14:textId="3810D617"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72B96EE" w14:textId="7FD1FFD2"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E4A13FD" w14:textId="251E81B2"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AED7720" w14:textId="151BF76D"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2FFD288" w14:textId="57880048"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5CDD521F"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0CF652E" w14:textId="31A451DE"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DC_1A-21A-42C_n79C_UL_21A_n79C</w:t>
            </w:r>
          </w:p>
        </w:tc>
        <w:tc>
          <w:tcPr>
            <w:tcW w:w="1054" w:type="dxa"/>
            <w:tcBorders>
              <w:top w:val="single" w:sz="4" w:space="0" w:color="auto"/>
              <w:left w:val="single" w:sz="4" w:space="0" w:color="auto"/>
              <w:bottom w:val="single" w:sz="4" w:space="0" w:color="auto"/>
              <w:right w:val="single" w:sz="4" w:space="0" w:color="auto"/>
            </w:tcBorders>
          </w:tcPr>
          <w:p w14:paraId="7F694F67" w14:textId="07E58CFD"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6181D61" w14:textId="0C5E8980"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62BC88F" w14:textId="36501C8B"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8BA0A3D" w14:textId="4E792216"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4279C67" w14:textId="43F18DB5"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EA7F7E2" w14:textId="174D391B"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48CFA142"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0970C1D" w14:textId="606A398A"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DC_3A-19A-42D_n78C_UL_19A_n78C</w:t>
            </w:r>
          </w:p>
        </w:tc>
        <w:tc>
          <w:tcPr>
            <w:tcW w:w="1054" w:type="dxa"/>
            <w:tcBorders>
              <w:top w:val="single" w:sz="4" w:space="0" w:color="auto"/>
              <w:left w:val="single" w:sz="4" w:space="0" w:color="auto"/>
              <w:bottom w:val="single" w:sz="4" w:space="0" w:color="auto"/>
              <w:right w:val="single" w:sz="4" w:space="0" w:color="auto"/>
            </w:tcBorders>
          </w:tcPr>
          <w:p w14:paraId="3DB86C6F" w14:textId="662E57CB"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724A521" w14:textId="1AEAFFD5"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3DFE13F" w14:textId="3A63C0B6"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ED0E3D6" w14:textId="602F17DC"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EC15A30" w14:textId="3A3361BA"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AADCE4A" w14:textId="4146B150"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7293632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5C9BB1" w14:textId="1B4F3EEA"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DC_3A-19A-42D_n77C_UL_19A_n77C</w:t>
            </w:r>
          </w:p>
        </w:tc>
        <w:tc>
          <w:tcPr>
            <w:tcW w:w="1054" w:type="dxa"/>
            <w:tcBorders>
              <w:top w:val="single" w:sz="4" w:space="0" w:color="auto"/>
              <w:left w:val="single" w:sz="4" w:space="0" w:color="auto"/>
              <w:bottom w:val="single" w:sz="4" w:space="0" w:color="auto"/>
              <w:right w:val="single" w:sz="4" w:space="0" w:color="auto"/>
            </w:tcBorders>
          </w:tcPr>
          <w:p w14:paraId="64CDCCF6" w14:textId="4A2D4623"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63CD65A" w14:textId="45E89038"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6F8247F" w14:textId="1FE4D325"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89CE1E6" w14:textId="21FF9D01"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592EC27" w14:textId="67B6A994"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07A6578" w14:textId="24749797"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765CFFFE"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B4CBDD" w14:textId="68D5A443"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DC_3A-19A-42C_n78C_UL_19A_n78C</w:t>
            </w:r>
          </w:p>
        </w:tc>
        <w:tc>
          <w:tcPr>
            <w:tcW w:w="1054" w:type="dxa"/>
            <w:tcBorders>
              <w:top w:val="single" w:sz="4" w:space="0" w:color="auto"/>
              <w:left w:val="single" w:sz="4" w:space="0" w:color="auto"/>
              <w:bottom w:val="single" w:sz="4" w:space="0" w:color="auto"/>
              <w:right w:val="single" w:sz="4" w:space="0" w:color="auto"/>
            </w:tcBorders>
          </w:tcPr>
          <w:p w14:paraId="2AFDC19E" w14:textId="670B9B3E"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F98630" w14:textId="434F91DC"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69DDDB0" w14:textId="288501CB"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14EAB9D" w14:textId="47AAA4BF"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21A777B" w14:textId="3EFFC6AA"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C669488" w14:textId="1474BEA3"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4DA4EDE7"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5F21A0" w14:textId="4B47A211"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DC_3A-19A-42C_n77C_UL_19A_n77C</w:t>
            </w:r>
          </w:p>
        </w:tc>
        <w:tc>
          <w:tcPr>
            <w:tcW w:w="1054" w:type="dxa"/>
            <w:tcBorders>
              <w:top w:val="single" w:sz="4" w:space="0" w:color="auto"/>
              <w:left w:val="single" w:sz="4" w:space="0" w:color="auto"/>
              <w:bottom w:val="single" w:sz="4" w:space="0" w:color="auto"/>
              <w:right w:val="single" w:sz="4" w:space="0" w:color="auto"/>
            </w:tcBorders>
          </w:tcPr>
          <w:p w14:paraId="6A99F693" w14:textId="16213647"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F95647B" w14:textId="132BFBF1"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13C9EEC" w14:textId="11A289F0"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DA98E36" w14:textId="26F3A39B"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CC19C96" w14:textId="630CEAE2"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AA100B5" w14:textId="7C3C2701"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12F1BC3C"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EB20E7" w14:textId="5ECEF448"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DC_3A-19A-42A_n78C_UL_19A_n78C</w:t>
            </w:r>
          </w:p>
        </w:tc>
        <w:tc>
          <w:tcPr>
            <w:tcW w:w="1054" w:type="dxa"/>
            <w:tcBorders>
              <w:top w:val="single" w:sz="4" w:space="0" w:color="auto"/>
              <w:left w:val="single" w:sz="4" w:space="0" w:color="auto"/>
              <w:bottom w:val="single" w:sz="4" w:space="0" w:color="auto"/>
              <w:right w:val="single" w:sz="4" w:space="0" w:color="auto"/>
            </w:tcBorders>
          </w:tcPr>
          <w:p w14:paraId="765A058C" w14:textId="447E479F"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693BE92" w14:textId="3B8E73F5"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D02EAD7" w14:textId="239270B7"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3F80111" w14:textId="0BD31894"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C4D9D2D" w14:textId="2D10D789"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893A36F" w14:textId="6EB2C382"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7BF13300"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70E5CF" w14:textId="6F3E76B7"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DC_3A-19A-42A_n77C_UL_19A_n77C</w:t>
            </w:r>
          </w:p>
        </w:tc>
        <w:tc>
          <w:tcPr>
            <w:tcW w:w="1054" w:type="dxa"/>
            <w:tcBorders>
              <w:top w:val="single" w:sz="4" w:space="0" w:color="auto"/>
              <w:left w:val="single" w:sz="4" w:space="0" w:color="auto"/>
              <w:bottom w:val="single" w:sz="4" w:space="0" w:color="auto"/>
              <w:right w:val="single" w:sz="4" w:space="0" w:color="auto"/>
            </w:tcBorders>
          </w:tcPr>
          <w:p w14:paraId="172D2279" w14:textId="4A5D4417"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990417E" w14:textId="7709F8B3"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E2D47D3" w14:textId="43FADC9F"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A296DAD" w14:textId="127A01A0"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26161CA" w14:textId="3EC04FB1"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CF130FC" w14:textId="26E61582"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3FD04DED"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C3B044" w14:textId="354A4242"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DC_3A-19A-21A_n78C_UL_19A_n78C</w:t>
            </w:r>
          </w:p>
        </w:tc>
        <w:tc>
          <w:tcPr>
            <w:tcW w:w="1054" w:type="dxa"/>
            <w:tcBorders>
              <w:top w:val="single" w:sz="4" w:space="0" w:color="auto"/>
              <w:left w:val="single" w:sz="4" w:space="0" w:color="auto"/>
              <w:bottom w:val="single" w:sz="4" w:space="0" w:color="auto"/>
              <w:right w:val="single" w:sz="4" w:space="0" w:color="auto"/>
            </w:tcBorders>
          </w:tcPr>
          <w:p w14:paraId="0A4E014A" w14:textId="7CDCAA8D"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D942C87" w14:textId="3887D57D"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87D1D2B" w14:textId="09EE85D3"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2D4EAA4" w14:textId="07F4C484"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D3A5E42" w14:textId="76FCCCEA"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33EEB29" w14:textId="547168E9"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6B0B21FB"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24CF2F4" w14:textId="2523827C"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DC_3A-19A-21A_n77C_UL_19A_n77C</w:t>
            </w:r>
          </w:p>
        </w:tc>
        <w:tc>
          <w:tcPr>
            <w:tcW w:w="1054" w:type="dxa"/>
            <w:tcBorders>
              <w:top w:val="single" w:sz="4" w:space="0" w:color="auto"/>
              <w:left w:val="single" w:sz="4" w:space="0" w:color="auto"/>
              <w:bottom w:val="single" w:sz="4" w:space="0" w:color="auto"/>
              <w:right w:val="single" w:sz="4" w:space="0" w:color="auto"/>
            </w:tcBorders>
          </w:tcPr>
          <w:p w14:paraId="5D112A72" w14:textId="5E51A2E4"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6962CE8" w14:textId="7CE2E87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A45BAC9" w14:textId="1E909CC3"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01BB09F" w14:textId="07E3DBB9"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153AA7E" w14:textId="4A12279F"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1C05860" w14:textId="3075AD74"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20A41A65"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5AA6DA2" w14:textId="5295568D"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DC_3A-21A-42D_n78C_UL_21A_n78C</w:t>
            </w:r>
          </w:p>
        </w:tc>
        <w:tc>
          <w:tcPr>
            <w:tcW w:w="1054" w:type="dxa"/>
            <w:tcBorders>
              <w:top w:val="single" w:sz="4" w:space="0" w:color="auto"/>
              <w:left w:val="single" w:sz="4" w:space="0" w:color="auto"/>
              <w:bottom w:val="single" w:sz="4" w:space="0" w:color="auto"/>
              <w:right w:val="single" w:sz="4" w:space="0" w:color="auto"/>
            </w:tcBorders>
          </w:tcPr>
          <w:p w14:paraId="263CE560" w14:textId="46265276"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93861BB" w14:textId="473660A5"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309EBD8" w14:textId="2CDAA5A8"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EA99E0D" w14:textId="47F0E294"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C2137BC" w14:textId="198CF85F"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163E70F" w14:textId="7180D931"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655B2DA7"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6C5685" w14:textId="75F340B2"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DC_3A-21A-42D_n77C_UL_21A_n77C</w:t>
            </w:r>
          </w:p>
        </w:tc>
        <w:tc>
          <w:tcPr>
            <w:tcW w:w="1054" w:type="dxa"/>
            <w:tcBorders>
              <w:top w:val="single" w:sz="4" w:space="0" w:color="auto"/>
              <w:left w:val="single" w:sz="4" w:space="0" w:color="auto"/>
              <w:bottom w:val="single" w:sz="4" w:space="0" w:color="auto"/>
              <w:right w:val="single" w:sz="4" w:space="0" w:color="auto"/>
            </w:tcBorders>
          </w:tcPr>
          <w:p w14:paraId="13402960" w14:textId="1005F57D"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80017F" w14:textId="4FA76399"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CC632C4" w14:textId="5B11D614"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A964393" w14:textId="4C6FC55F"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1AB24FC" w14:textId="7C149D1D"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DB6B56E" w14:textId="17936292"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3E594A5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5BA2D70" w14:textId="0284D5AE"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DC_3A-21A-42C_n78C_UL_21A_n78C</w:t>
            </w:r>
          </w:p>
        </w:tc>
        <w:tc>
          <w:tcPr>
            <w:tcW w:w="1054" w:type="dxa"/>
            <w:tcBorders>
              <w:top w:val="single" w:sz="4" w:space="0" w:color="auto"/>
              <w:left w:val="single" w:sz="4" w:space="0" w:color="auto"/>
              <w:bottom w:val="single" w:sz="4" w:space="0" w:color="auto"/>
              <w:right w:val="single" w:sz="4" w:space="0" w:color="auto"/>
            </w:tcBorders>
          </w:tcPr>
          <w:p w14:paraId="526DE81F" w14:textId="3D0615EE"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D6EBD35" w14:textId="2D841B43"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C5D932F" w14:textId="564E9202"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CE478B9" w14:textId="03ECE335"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3F8146B" w14:textId="560058D7"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F342416" w14:textId="097DC6D6"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28B21EE3"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D6BDBB" w14:textId="5457A090"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DC_3A-21A-42C_n77C_UL_21A_n77C</w:t>
            </w:r>
          </w:p>
        </w:tc>
        <w:tc>
          <w:tcPr>
            <w:tcW w:w="1054" w:type="dxa"/>
            <w:tcBorders>
              <w:top w:val="single" w:sz="4" w:space="0" w:color="auto"/>
              <w:left w:val="single" w:sz="4" w:space="0" w:color="auto"/>
              <w:bottom w:val="single" w:sz="4" w:space="0" w:color="auto"/>
              <w:right w:val="single" w:sz="4" w:space="0" w:color="auto"/>
            </w:tcBorders>
          </w:tcPr>
          <w:p w14:paraId="0E395BDB" w14:textId="40B793B2"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985A322" w14:textId="5DA9F645"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6D024E2" w14:textId="1F444147"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A23C5E0" w14:textId="51E3D7BA"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96AD8B2" w14:textId="724F6B88"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30818F4" w14:textId="26B391F8"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112BAAA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03CD845" w14:textId="533E0382"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DC_3A-21A-42A_n78C_UL_21A_n78C</w:t>
            </w:r>
          </w:p>
        </w:tc>
        <w:tc>
          <w:tcPr>
            <w:tcW w:w="1054" w:type="dxa"/>
            <w:tcBorders>
              <w:top w:val="single" w:sz="4" w:space="0" w:color="auto"/>
              <w:left w:val="single" w:sz="4" w:space="0" w:color="auto"/>
              <w:bottom w:val="single" w:sz="4" w:space="0" w:color="auto"/>
              <w:right w:val="single" w:sz="4" w:space="0" w:color="auto"/>
            </w:tcBorders>
          </w:tcPr>
          <w:p w14:paraId="09419B32" w14:textId="0D197955"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4EB959F" w14:textId="255062F5"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CD7C10A" w14:textId="1888FF83"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C157307" w14:textId="3199FE50"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DEA9794" w14:textId="46F1C0E4"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BC5DFE9" w14:textId="0956BAD9"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2050A8CF"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DB2650E" w14:textId="5168C253"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DC_3A-21A-42A_n77C_UL_21A_n77C</w:t>
            </w:r>
          </w:p>
        </w:tc>
        <w:tc>
          <w:tcPr>
            <w:tcW w:w="1054" w:type="dxa"/>
            <w:tcBorders>
              <w:top w:val="single" w:sz="4" w:space="0" w:color="auto"/>
              <w:left w:val="single" w:sz="4" w:space="0" w:color="auto"/>
              <w:bottom w:val="single" w:sz="4" w:space="0" w:color="auto"/>
              <w:right w:val="single" w:sz="4" w:space="0" w:color="auto"/>
            </w:tcBorders>
          </w:tcPr>
          <w:p w14:paraId="4FDBAB0B" w14:textId="3AF3BBAD"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93DA07C" w14:textId="3373A74D"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C428693" w14:textId="5ABEF957" w:rsidR="009C0D56" w:rsidRDefault="009C0D56" w:rsidP="009C0D56">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F315A7D" w14:textId="21309BD8"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3696A3D" w14:textId="4280CC25"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E1D97AE" w14:textId="5625A901"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12E9376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A7495A" w14:textId="17FEBA2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DC_19A-21A-42C_n78C_UL_19A_n78C</w:t>
            </w:r>
          </w:p>
        </w:tc>
        <w:tc>
          <w:tcPr>
            <w:tcW w:w="1054" w:type="dxa"/>
            <w:tcBorders>
              <w:top w:val="single" w:sz="4" w:space="0" w:color="auto"/>
              <w:left w:val="single" w:sz="4" w:space="0" w:color="auto"/>
              <w:bottom w:val="single" w:sz="4" w:space="0" w:color="auto"/>
              <w:right w:val="single" w:sz="4" w:space="0" w:color="auto"/>
            </w:tcBorders>
          </w:tcPr>
          <w:p w14:paraId="22B5F324" w14:textId="2238B800"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93D5FDB" w14:textId="74F78A33"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2931BBF" w14:textId="786875A1" w:rsidR="009C0D56" w:rsidRDefault="009C0D56" w:rsidP="009C0D56">
            <w:pPr>
              <w:pStyle w:val="TAL"/>
              <w:rPr>
                <w:rFonts w:cs="Arial"/>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09C10ED" w14:textId="35089F31"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E424A2F" w14:textId="3B9E7B96"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024E81C" w14:textId="66B6BB74"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43E374E0"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F0DF9AF" w14:textId="0807869A"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DC_19A-21A-42C_n77C_UL_19A_n77C</w:t>
            </w:r>
          </w:p>
        </w:tc>
        <w:tc>
          <w:tcPr>
            <w:tcW w:w="1054" w:type="dxa"/>
            <w:tcBorders>
              <w:top w:val="single" w:sz="4" w:space="0" w:color="auto"/>
              <w:left w:val="single" w:sz="4" w:space="0" w:color="auto"/>
              <w:bottom w:val="single" w:sz="4" w:space="0" w:color="auto"/>
              <w:right w:val="single" w:sz="4" w:space="0" w:color="auto"/>
            </w:tcBorders>
          </w:tcPr>
          <w:p w14:paraId="5630A33D" w14:textId="23C37187"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2F32DF5" w14:textId="1BE708A2"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636DED4" w14:textId="5A758B10" w:rsidR="009C0D56" w:rsidRDefault="009C0D56" w:rsidP="009C0D56">
            <w:pPr>
              <w:pStyle w:val="TAL"/>
              <w:rPr>
                <w:rFonts w:cs="Arial"/>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20F4826" w14:textId="509DB809"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F4FD189" w14:textId="4C2B93F6" w:rsidR="009C0D56" w:rsidRDefault="009C0D56" w:rsidP="009C0D56">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4267F03" w14:textId="09F271BF"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50D44C8E"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24541B1" w14:textId="7B89BD59"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DC_19A-21A-42A_n78C_UL_19A_n78C</w:t>
            </w:r>
          </w:p>
        </w:tc>
        <w:tc>
          <w:tcPr>
            <w:tcW w:w="1054" w:type="dxa"/>
            <w:tcBorders>
              <w:top w:val="single" w:sz="4" w:space="0" w:color="auto"/>
              <w:left w:val="single" w:sz="4" w:space="0" w:color="auto"/>
              <w:bottom w:val="single" w:sz="4" w:space="0" w:color="auto"/>
              <w:right w:val="single" w:sz="4" w:space="0" w:color="auto"/>
            </w:tcBorders>
          </w:tcPr>
          <w:p w14:paraId="05F5E3D1" w14:textId="6E31F065"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5318B76" w14:textId="0CE056A5"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8C01319" w14:textId="6A64BC1A" w:rsidR="009C0D56" w:rsidRDefault="009C0D56" w:rsidP="009C0D56">
            <w:pPr>
              <w:pStyle w:val="TAL"/>
              <w:rPr>
                <w:rFonts w:cs="Arial"/>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BA968C5" w14:textId="4FF538D7"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D251A5E" w14:textId="0D928153" w:rsidR="009C0D56" w:rsidRDefault="009C0D56" w:rsidP="009C0D56">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37168F5" w14:textId="3A660D74"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9C0D56" w:rsidRPr="00432C06" w14:paraId="6F792E1C"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153EDE" w14:textId="16EAE2F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DC_19A-21A-42A_n77C_UL_19A_n77C</w:t>
            </w:r>
          </w:p>
        </w:tc>
        <w:tc>
          <w:tcPr>
            <w:tcW w:w="1054" w:type="dxa"/>
            <w:tcBorders>
              <w:top w:val="single" w:sz="4" w:space="0" w:color="auto"/>
              <w:left w:val="single" w:sz="4" w:space="0" w:color="auto"/>
              <w:bottom w:val="single" w:sz="4" w:space="0" w:color="auto"/>
              <w:right w:val="single" w:sz="4" w:space="0" w:color="auto"/>
            </w:tcBorders>
          </w:tcPr>
          <w:p w14:paraId="4D19C648" w14:textId="4C1285EF" w:rsidR="009C0D56" w:rsidRPr="0079359E" w:rsidRDefault="009C0D56" w:rsidP="009C0D56">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0D886C1" w14:textId="7DA8F7FD"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DB688B5" w14:textId="359122BD" w:rsidR="009C0D56" w:rsidRDefault="009C0D56" w:rsidP="009C0D56">
            <w:pPr>
              <w:pStyle w:val="TAL"/>
              <w:rPr>
                <w:rFonts w:cs="Arial"/>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EA7657E" w14:textId="416073C5"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6ED4F2B" w14:textId="2C461C97" w:rsidR="009C0D56" w:rsidRDefault="009C0D56" w:rsidP="009C0D56">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902E789" w14:textId="55B79DB8" w:rsidR="009C0D56" w:rsidRDefault="009C0D56" w:rsidP="009C0D56">
            <w:pPr>
              <w:pStyle w:val="TAL"/>
              <w:rPr>
                <w:rFonts w:cs="Arial"/>
                <w:sz w:val="16"/>
                <w:szCs w:val="16"/>
                <w:lang w:eastAsia="ja-JP"/>
              </w:rPr>
            </w:pPr>
            <w:r w:rsidRPr="002F0E98">
              <w:rPr>
                <w:rFonts w:cs="Arial"/>
                <w:sz w:val="16"/>
                <w:szCs w:val="16"/>
                <w:lang w:eastAsia="ja-JP"/>
              </w:rPr>
              <w:t>Fundamental requirements for UL intra-band CA is ongoing</w:t>
            </w:r>
          </w:p>
        </w:tc>
      </w:tr>
      <w:tr w:rsidR="00A02353" w:rsidRPr="00432C06" w14:paraId="5CC679A8"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7918DC" w14:textId="38E5ABB9"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DL_1A-3A-8A_n77A_UL_1A_n77A</w:t>
            </w:r>
          </w:p>
        </w:tc>
        <w:tc>
          <w:tcPr>
            <w:tcW w:w="1054" w:type="dxa"/>
            <w:tcBorders>
              <w:top w:val="single" w:sz="4" w:space="0" w:color="auto"/>
              <w:left w:val="single" w:sz="4" w:space="0" w:color="auto"/>
              <w:bottom w:val="single" w:sz="4" w:space="0" w:color="auto"/>
              <w:right w:val="single" w:sz="4" w:space="0" w:color="auto"/>
            </w:tcBorders>
          </w:tcPr>
          <w:p w14:paraId="09BBA770" w14:textId="5DF9B1AB" w:rsidR="00A02353" w:rsidRPr="0079359E" w:rsidRDefault="00A02353" w:rsidP="00A02353">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F131C4C" w14:textId="4F21E8AD"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 xml:space="preserve">Kenichi </w:t>
            </w:r>
            <w:proofErr w:type="spellStart"/>
            <w:r w:rsidRPr="009C0D56">
              <w:rPr>
                <w:rFonts w:ascii="Arial" w:eastAsia="Malgun Gothic" w:hAnsi="Arial" w:cs="Arial" w:hint="eastAsia"/>
                <w:sz w:val="16"/>
                <w:szCs w:val="16"/>
                <w:lang w:eastAsia="ko-KR"/>
              </w:rPr>
              <w:t>Kihara</w:t>
            </w:r>
            <w:proofErr w:type="spellEnd"/>
            <w:r w:rsidRPr="009C0D56">
              <w:rPr>
                <w:rFonts w:ascii="Arial" w:eastAsia="Malgun Gothic" w:hAnsi="Arial" w:cs="Arial" w:hint="eastAsia"/>
                <w:sz w:val="16"/>
                <w:szCs w:val="16"/>
                <w:lang w:eastAsia="ko-KR"/>
              </w:rPr>
              <w:t xml:space="preserve">, </w:t>
            </w:r>
            <w:r w:rsidRPr="009C0D56">
              <w:rPr>
                <w:rFonts w:ascii="Arial" w:eastAsia="Malgun Gothic" w:hAnsi="Arial" w:cs="Arial"/>
                <w:sz w:val="16"/>
                <w:szCs w:val="16"/>
                <w:lang w:eastAsia="ko-KR"/>
              </w:rPr>
              <w:t>S</w:t>
            </w:r>
            <w:r w:rsidRPr="009C0D56">
              <w:rPr>
                <w:rFonts w:ascii="Arial" w:eastAsia="Malgun Gothic" w:hAnsi="Arial" w:cs="Arial" w:hint="eastAsia"/>
                <w:sz w:val="16"/>
                <w:szCs w:val="16"/>
                <w:lang w:eastAsia="ko-KR"/>
              </w:rPr>
              <w:t>oftBank</w:t>
            </w:r>
          </w:p>
        </w:tc>
        <w:tc>
          <w:tcPr>
            <w:tcW w:w="2551" w:type="dxa"/>
            <w:tcBorders>
              <w:top w:val="single" w:sz="4" w:space="0" w:color="auto"/>
              <w:left w:val="single" w:sz="4" w:space="0" w:color="auto"/>
              <w:bottom w:val="single" w:sz="4" w:space="0" w:color="auto"/>
              <w:right w:val="single" w:sz="4" w:space="0" w:color="auto"/>
            </w:tcBorders>
          </w:tcPr>
          <w:p w14:paraId="1B317AAF" w14:textId="692EAB7D"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43C54C7" w14:textId="3E75D179"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98D41E4" w14:textId="48F1DA7C"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B259B60" w14:textId="470933DF"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1E6DC000"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3C14E6" w14:textId="736B9424"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DL_1A-3A-8A_n77A_UL_3A_n77A</w:t>
            </w:r>
          </w:p>
        </w:tc>
        <w:tc>
          <w:tcPr>
            <w:tcW w:w="1054" w:type="dxa"/>
            <w:tcBorders>
              <w:top w:val="single" w:sz="4" w:space="0" w:color="auto"/>
              <w:left w:val="single" w:sz="4" w:space="0" w:color="auto"/>
              <w:bottom w:val="single" w:sz="4" w:space="0" w:color="auto"/>
              <w:right w:val="single" w:sz="4" w:space="0" w:color="auto"/>
            </w:tcBorders>
          </w:tcPr>
          <w:p w14:paraId="03FA7E8B" w14:textId="011F289C"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BD55CCF" w14:textId="2365A225"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 xml:space="preserve">Kenichi </w:t>
            </w:r>
            <w:proofErr w:type="spellStart"/>
            <w:r w:rsidRPr="009C0D56">
              <w:rPr>
                <w:rFonts w:ascii="Arial" w:eastAsia="Malgun Gothic" w:hAnsi="Arial" w:cs="Arial" w:hint="eastAsia"/>
                <w:sz w:val="16"/>
                <w:szCs w:val="16"/>
                <w:lang w:eastAsia="ko-KR"/>
              </w:rPr>
              <w:t>Kihara</w:t>
            </w:r>
            <w:proofErr w:type="spellEnd"/>
            <w:r w:rsidRPr="009C0D56">
              <w:rPr>
                <w:rFonts w:ascii="Arial" w:eastAsia="Malgun Gothic" w:hAnsi="Arial" w:cs="Arial" w:hint="eastAsia"/>
                <w:sz w:val="16"/>
                <w:szCs w:val="16"/>
                <w:lang w:eastAsia="ko-KR"/>
              </w:rPr>
              <w:t xml:space="preserve">, </w:t>
            </w:r>
            <w:r w:rsidRPr="009C0D56">
              <w:rPr>
                <w:rFonts w:ascii="Arial" w:eastAsia="Malgun Gothic" w:hAnsi="Arial" w:cs="Arial"/>
                <w:sz w:val="16"/>
                <w:szCs w:val="16"/>
                <w:lang w:eastAsia="ko-KR"/>
              </w:rPr>
              <w:t>S</w:t>
            </w:r>
            <w:r w:rsidRPr="009C0D56">
              <w:rPr>
                <w:rFonts w:ascii="Arial" w:eastAsia="Malgun Gothic" w:hAnsi="Arial" w:cs="Arial" w:hint="eastAsia"/>
                <w:sz w:val="16"/>
                <w:szCs w:val="16"/>
                <w:lang w:eastAsia="ko-KR"/>
              </w:rPr>
              <w:t>oftBank</w:t>
            </w:r>
          </w:p>
        </w:tc>
        <w:tc>
          <w:tcPr>
            <w:tcW w:w="2551" w:type="dxa"/>
            <w:tcBorders>
              <w:top w:val="single" w:sz="4" w:space="0" w:color="auto"/>
              <w:left w:val="single" w:sz="4" w:space="0" w:color="auto"/>
              <w:bottom w:val="single" w:sz="4" w:space="0" w:color="auto"/>
              <w:right w:val="single" w:sz="4" w:space="0" w:color="auto"/>
            </w:tcBorders>
          </w:tcPr>
          <w:p w14:paraId="03564187" w14:textId="3AA53D6D"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F1C80BB" w14:textId="70324374"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383519D" w14:textId="5352B692"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FDEB90A" w14:textId="2732DB94"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776E2E4D"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690A42D" w14:textId="58F32EA4"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DL_1A-3A-8A_n77A_UL_8A_n77A</w:t>
            </w:r>
          </w:p>
        </w:tc>
        <w:tc>
          <w:tcPr>
            <w:tcW w:w="1054" w:type="dxa"/>
            <w:tcBorders>
              <w:top w:val="single" w:sz="4" w:space="0" w:color="auto"/>
              <w:left w:val="single" w:sz="4" w:space="0" w:color="auto"/>
              <w:bottom w:val="single" w:sz="4" w:space="0" w:color="auto"/>
              <w:right w:val="single" w:sz="4" w:space="0" w:color="auto"/>
            </w:tcBorders>
          </w:tcPr>
          <w:p w14:paraId="65F71781" w14:textId="04512E5C"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4DA2CD" w14:textId="396C3EA9"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 xml:space="preserve">Kenichi </w:t>
            </w:r>
            <w:proofErr w:type="spellStart"/>
            <w:r w:rsidRPr="009C0D56">
              <w:rPr>
                <w:rFonts w:ascii="Arial" w:eastAsia="Malgun Gothic" w:hAnsi="Arial" w:cs="Arial" w:hint="eastAsia"/>
                <w:sz w:val="16"/>
                <w:szCs w:val="16"/>
                <w:lang w:eastAsia="ko-KR"/>
              </w:rPr>
              <w:t>Kihara</w:t>
            </w:r>
            <w:proofErr w:type="spellEnd"/>
            <w:r w:rsidRPr="009C0D56">
              <w:rPr>
                <w:rFonts w:ascii="Arial" w:eastAsia="Malgun Gothic" w:hAnsi="Arial" w:cs="Arial" w:hint="eastAsia"/>
                <w:sz w:val="16"/>
                <w:szCs w:val="16"/>
                <w:lang w:eastAsia="ko-KR"/>
              </w:rPr>
              <w:t xml:space="preserve">, </w:t>
            </w:r>
            <w:r w:rsidRPr="009C0D56">
              <w:rPr>
                <w:rFonts w:ascii="Arial" w:eastAsia="Malgun Gothic" w:hAnsi="Arial" w:cs="Arial"/>
                <w:sz w:val="16"/>
                <w:szCs w:val="16"/>
                <w:lang w:eastAsia="ko-KR"/>
              </w:rPr>
              <w:t>S</w:t>
            </w:r>
            <w:r w:rsidRPr="009C0D56">
              <w:rPr>
                <w:rFonts w:ascii="Arial" w:eastAsia="Malgun Gothic" w:hAnsi="Arial" w:cs="Arial" w:hint="eastAsia"/>
                <w:sz w:val="16"/>
                <w:szCs w:val="16"/>
                <w:lang w:eastAsia="ko-KR"/>
              </w:rPr>
              <w:t>oftBank</w:t>
            </w:r>
          </w:p>
        </w:tc>
        <w:tc>
          <w:tcPr>
            <w:tcW w:w="2551" w:type="dxa"/>
            <w:tcBorders>
              <w:top w:val="single" w:sz="4" w:space="0" w:color="auto"/>
              <w:left w:val="single" w:sz="4" w:space="0" w:color="auto"/>
              <w:bottom w:val="single" w:sz="4" w:space="0" w:color="auto"/>
              <w:right w:val="single" w:sz="4" w:space="0" w:color="auto"/>
            </w:tcBorders>
          </w:tcPr>
          <w:p w14:paraId="646B84BD" w14:textId="651E7CC1"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BD02094" w14:textId="5DA4D699"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A7E800B" w14:textId="17C9874C"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202FB43" w14:textId="29582EAD"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7B15315D"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13E2F39" w14:textId="7713A6A8"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DL_1A-3A-8A_n79A_UL_1A_n79A</w:t>
            </w:r>
          </w:p>
        </w:tc>
        <w:tc>
          <w:tcPr>
            <w:tcW w:w="1054" w:type="dxa"/>
            <w:tcBorders>
              <w:top w:val="single" w:sz="4" w:space="0" w:color="auto"/>
              <w:left w:val="single" w:sz="4" w:space="0" w:color="auto"/>
              <w:bottom w:val="single" w:sz="4" w:space="0" w:color="auto"/>
              <w:right w:val="single" w:sz="4" w:space="0" w:color="auto"/>
            </w:tcBorders>
          </w:tcPr>
          <w:p w14:paraId="09A675D4" w14:textId="47ED6E32"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02EA81" w14:textId="7AA9550B"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 xml:space="preserve">Kenichi </w:t>
            </w:r>
            <w:proofErr w:type="spellStart"/>
            <w:r w:rsidRPr="009C0D56">
              <w:rPr>
                <w:rFonts w:ascii="Arial" w:eastAsia="Malgun Gothic" w:hAnsi="Arial" w:cs="Arial" w:hint="eastAsia"/>
                <w:sz w:val="16"/>
                <w:szCs w:val="16"/>
                <w:lang w:eastAsia="ko-KR"/>
              </w:rPr>
              <w:t>Kihara</w:t>
            </w:r>
            <w:proofErr w:type="spellEnd"/>
            <w:r w:rsidRPr="009C0D56">
              <w:rPr>
                <w:rFonts w:ascii="Arial" w:eastAsia="Malgun Gothic" w:hAnsi="Arial" w:cs="Arial" w:hint="eastAsia"/>
                <w:sz w:val="16"/>
                <w:szCs w:val="16"/>
                <w:lang w:eastAsia="ko-KR"/>
              </w:rPr>
              <w:t xml:space="preserve">, </w:t>
            </w:r>
            <w:r w:rsidRPr="009C0D56">
              <w:rPr>
                <w:rFonts w:ascii="Arial" w:eastAsia="Malgun Gothic" w:hAnsi="Arial" w:cs="Arial"/>
                <w:sz w:val="16"/>
                <w:szCs w:val="16"/>
                <w:lang w:eastAsia="ko-KR"/>
              </w:rPr>
              <w:t>S</w:t>
            </w:r>
            <w:r w:rsidRPr="009C0D56">
              <w:rPr>
                <w:rFonts w:ascii="Arial" w:eastAsia="Malgun Gothic" w:hAnsi="Arial" w:cs="Arial" w:hint="eastAsia"/>
                <w:sz w:val="16"/>
                <w:szCs w:val="16"/>
                <w:lang w:eastAsia="ko-KR"/>
              </w:rPr>
              <w:t>oftBank</w:t>
            </w:r>
          </w:p>
        </w:tc>
        <w:tc>
          <w:tcPr>
            <w:tcW w:w="2551" w:type="dxa"/>
            <w:tcBorders>
              <w:top w:val="single" w:sz="4" w:space="0" w:color="auto"/>
              <w:left w:val="single" w:sz="4" w:space="0" w:color="auto"/>
              <w:bottom w:val="single" w:sz="4" w:space="0" w:color="auto"/>
              <w:right w:val="single" w:sz="4" w:space="0" w:color="auto"/>
            </w:tcBorders>
          </w:tcPr>
          <w:p w14:paraId="54EB424F" w14:textId="370361F0"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05BBCAB" w14:textId="17D10BC8"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A61E282" w14:textId="49BDB818"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83B6EC4" w14:textId="0E4C52A7"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04D905C2"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CB0C0D" w14:textId="14BE9F92"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DL_1A-3A-8A_n79A_UL_3A_n79A</w:t>
            </w:r>
          </w:p>
        </w:tc>
        <w:tc>
          <w:tcPr>
            <w:tcW w:w="1054" w:type="dxa"/>
            <w:tcBorders>
              <w:top w:val="single" w:sz="4" w:space="0" w:color="auto"/>
              <w:left w:val="single" w:sz="4" w:space="0" w:color="auto"/>
              <w:bottom w:val="single" w:sz="4" w:space="0" w:color="auto"/>
              <w:right w:val="single" w:sz="4" w:space="0" w:color="auto"/>
            </w:tcBorders>
          </w:tcPr>
          <w:p w14:paraId="579A17DA" w14:textId="6FFC7170"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D91EAD3" w14:textId="4298C7E1"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 xml:space="preserve">Kenichi </w:t>
            </w:r>
            <w:proofErr w:type="spellStart"/>
            <w:r w:rsidRPr="009C0D56">
              <w:rPr>
                <w:rFonts w:ascii="Arial" w:eastAsia="Malgun Gothic" w:hAnsi="Arial" w:cs="Arial" w:hint="eastAsia"/>
                <w:sz w:val="16"/>
                <w:szCs w:val="16"/>
                <w:lang w:eastAsia="ko-KR"/>
              </w:rPr>
              <w:t>Kihara</w:t>
            </w:r>
            <w:proofErr w:type="spellEnd"/>
            <w:r w:rsidRPr="009C0D56">
              <w:rPr>
                <w:rFonts w:ascii="Arial" w:eastAsia="Malgun Gothic" w:hAnsi="Arial" w:cs="Arial" w:hint="eastAsia"/>
                <w:sz w:val="16"/>
                <w:szCs w:val="16"/>
                <w:lang w:eastAsia="ko-KR"/>
              </w:rPr>
              <w:t xml:space="preserve">, </w:t>
            </w:r>
            <w:r w:rsidRPr="009C0D56">
              <w:rPr>
                <w:rFonts w:ascii="Arial" w:eastAsia="Malgun Gothic" w:hAnsi="Arial" w:cs="Arial"/>
                <w:sz w:val="16"/>
                <w:szCs w:val="16"/>
                <w:lang w:eastAsia="ko-KR"/>
              </w:rPr>
              <w:t>S</w:t>
            </w:r>
            <w:r w:rsidRPr="009C0D56">
              <w:rPr>
                <w:rFonts w:ascii="Arial" w:eastAsia="Malgun Gothic" w:hAnsi="Arial" w:cs="Arial" w:hint="eastAsia"/>
                <w:sz w:val="16"/>
                <w:szCs w:val="16"/>
                <w:lang w:eastAsia="ko-KR"/>
              </w:rPr>
              <w:t>oftBank</w:t>
            </w:r>
          </w:p>
        </w:tc>
        <w:tc>
          <w:tcPr>
            <w:tcW w:w="2551" w:type="dxa"/>
            <w:tcBorders>
              <w:top w:val="single" w:sz="4" w:space="0" w:color="auto"/>
              <w:left w:val="single" w:sz="4" w:space="0" w:color="auto"/>
              <w:bottom w:val="single" w:sz="4" w:space="0" w:color="auto"/>
              <w:right w:val="single" w:sz="4" w:space="0" w:color="auto"/>
            </w:tcBorders>
          </w:tcPr>
          <w:p w14:paraId="71EA7851" w14:textId="210B93A8"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B16A932" w14:textId="542C5658"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F65C10D" w14:textId="43F93E4B"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DABDA0D" w14:textId="4BD7924C"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2FF57189"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773545" w14:textId="76115880"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DL_1A-3A-8A_n79A_UL_8A_n79A</w:t>
            </w:r>
          </w:p>
        </w:tc>
        <w:tc>
          <w:tcPr>
            <w:tcW w:w="1054" w:type="dxa"/>
            <w:tcBorders>
              <w:top w:val="single" w:sz="4" w:space="0" w:color="auto"/>
              <w:left w:val="single" w:sz="4" w:space="0" w:color="auto"/>
              <w:bottom w:val="single" w:sz="4" w:space="0" w:color="auto"/>
              <w:right w:val="single" w:sz="4" w:space="0" w:color="auto"/>
            </w:tcBorders>
          </w:tcPr>
          <w:p w14:paraId="60435787" w14:textId="127D2E7F"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281D07B" w14:textId="676D8BAF"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 xml:space="preserve">Kenichi </w:t>
            </w:r>
            <w:proofErr w:type="spellStart"/>
            <w:r w:rsidRPr="009C0D56">
              <w:rPr>
                <w:rFonts w:ascii="Arial" w:eastAsia="Malgun Gothic" w:hAnsi="Arial" w:cs="Arial" w:hint="eastAsia"/>
                <w:sz w:val="16"/>
                <w:szCs w:val="16"/>
                <w:lang w:eastAsia="ko-KR"/>
              </w:rPr>
              <w:t>Kihara</w:t>
            </w:r>
            <w:proofErr w:type="spellEnd"/>
            <w:r w:rsidRPr="009C0D56">
              <w:rPr>
                <w:rFonts w:ascii="Arial" w:eastAsia="Malgun Gothic" w:hAnsi="Arial" w:cs="Arial" w:hint="eastAsia"/>
                <w:sz w:val="16"/>
                <w:szCs w:val="16"/>
                <w:lang w:eastAsia="ko-KR"/>
              </w:rPr>
              <w:t xml:space="preserve">, </w:t>
            </w:r>
            <w:r w:rsidRPr="009C0D56">
              <w:rPr>
                <w:rFonts w:ascii="Arial" w:eastAsia="Malgun Gothic" w:hAnsi="Arial" w:cs="Arial"/>
                <w:sz w:val="16"/>
                <w:szCs w:val="16"/>
                <w:lang w:eastAsia="ko-KR"/>
              </w:rPr>
              <w:t>S</w:t>
            </w:r>
            <w:r w:rsidRPr="009C0D56">
              <w:rPr>
                <w:rFonts w:ascii="Arial" w:eastAsia="Malgun Gothic" w:hAnsi="Arial" w:cs="Arial" w:hint="eastAsia"/>
                <w:sz w:val="16"/>
                <w:szCs w:val="16"/>
                <w:lang w:eastAsia="ko-KR"/>
              </w:rPr>
              <w:t>oftBank</w:t>
            </w:r>
          </w:p>
        </w:tc>
        <w:tc>
          <w:tcPr>
            <w:tcW w:w="2551" w:type="dxa"/>
            <w:tcBorders>
              <w:top w:val="single" w:sz="4" w:space="0" w:color="auto"/>
              <w:left w:val="single" w:sz="4" w:space="0" w:color="auto"/>
              <w:bottom w:val="single" w:sz="4" w:space="0" w:color="auto"/>
              <w:right w:val="single" w:sz="4" w:space="0" w:color="auto"/>
            </w:tcBorders>
          </w:tcPr>
          <w:p w14:paraId="1927AA85" w14:textId="2814394A"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1C56DC3" w14:textId="2AE690E5"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E108338" w14:textId="6A515FD4"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A86C9B8" w14:textId="4ED64286"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72D26865"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051475" w14:textId="0CFBD338"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w:t>
            </w:r>
            <w:r w:rsidRPr="009C0D56">
              <w:rPr>
                <w:rFonts w:ascii="Arial" w:eastAsia="Malgun Gothic" w:hAnsi="Arial" w:cs="Arial" w:hint="eastAsia"/>
                <w:sz w:val="16"/>
                <w:szCs w:val="16"/>
                <w:lang w:eastAsia="ko-KR"/>
              </w:rPr>
              <w:t>D</w:t>
            </w:r>
          </w:p>
        </w:tc>
        <w:tc>
          <w:tcPr>
            <w:tcW w:w="1054" w:type="dxa"/>
            <w:tcBorders>
              <w:top w:val="single" w:sz="4" w:space="0" w:color="auto"/>
              <w:left w:val="single" w:sz="4" w:space="0" w:color="auto"/>
              <w:bottom w:val="single" w:sz="4" w:space="0" w:color="auto"/>
              <w:right w:val="single" w:sz="4" w:space="0" w:color="auto"/>
            </w:tcBorders>
          </w:tcPr>
          <w:p w14:paraId="4CEE8FB7" w14:textId="33E2CDCE"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70C36B2" w14:textId="7F2E65CB"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2A9B34FD" w14:textId="0CC2E7D9"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F4C9E29" w14:textId="2C452927"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95C52F9" w14:textId="74489548"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5E8109E" w14:textId="1F93DC60"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4A7001FC"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DDEBE66" w14:textId="4608ED33"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DC_1A-3A-18A_n257E</w:t>
            </w:r>
          </w:p>
        </w:tc>
        <w:tc>
          <w:tcPr>
            <w:tcW w:w="1054" w:type="dxa"/>
            <w:tcBorders>
              <w:top w:val="single" w:sz="4" w:space="0" w:color="auto"/>
              <w:left w:val="single" w:sz="4" w:space="0" w:color="auto"/>
              <w:bottom w:val="single" w:sz="4" w:space="0" w:color="auto"/>
              <w:right w:val="single" w:sz="4" w:space="0" w:color="auto"/>
            </w:tcBorders>
          </w:tcPr>
          <w:p w14:paraId="153B3C87" w14:textId="5F809065"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C8DC90F" w14:textId="087EB07F"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0666F8E7" w14:textId="067A140A"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7676F17" w14:textId="145F69D9"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61D8F8A" w14:textId="2B6C75BC"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7184DDE" w14:textId="7AED8735"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261A9B92"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3F2B593" w14:textId="3F0BBB62"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DC_1A-3A-18A_n257F</w:t>
            </w:r>
          </w:p>
        </w:tc>
        <w:tc>
          <w:tcPr>
            <w:tcW w:w="1054" w:type="dxa"/>
            <w:tcBorders>
              <w:top w:val="single" w:sz="4" w:space="0" w:color="auto"/>
              <w:left w:val="single" w:sz="4" w:space="0" w:color="auto"/>
              <w:bottom w:val="single" w:sz="4" w:space="0" w:color="auto"/>
              <w:right w:val="single" w:sz="4" w:space="0" w:color="auto"/>
            </w:tcBorders>
          </w:tcPr>
          <w:p w14:paraId="312C8BB0" w14:textId="402081F5"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F7BD20" w14:textId="7C77527D"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7F1F3476" w14:textId="0568FB43"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B2C89C7" w14:textId="277BE852"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6AE7B53" w14:textId="578C675B"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EBDE583" w14:textId="4065F888"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792A682B"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3EDDC1F" w14:textId="6AEB3DDE"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DC_1A-3A-18A_n257G</w:t>
            </w:r>
          </w:p>
        </w:tc>
        <w:tc>
          <w:tcPr>
            <w:tcW w:w="1054" w:type="dxa"/>
            <w:tcBorders>
              <w:top w:val="single" w:sz="4" w:space="0" w:color="auto"/>
              <w:left w:val="single" w:sz="4" w:space="0" w:color="auto"/>
              <w:bottom w:val="single" w:sz="4" w:space="0" w:color="auto"/>
              <w:right w:val="single" w:sz="4" w:space="0" w:color="auto"/>
            </w:tcBorders>
          </w:tcPr>
          <w:p w14:paraId="472252E7" w14:textId="5DB15E6A"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AD336E5" w14:textId="71F309EC"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63EDB3E6" w14:textId="22FC5785"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11B6E0D" w14:textId="45B64230"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459A6FE" w14:textId="7C16001A"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E680F93" w14:textId="730EEF63"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2B50F37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A97476" w14:textId="5B98647C"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DC_1A-3A-18A_n257H</w:t>
            </w:r>
          </w:p>
        </w:tc>
        <w:tc>
          <w:tcPr>
            <w:tcW w:w="1054" w:type="dxa"/>
            <w:tcBorders>
              <w:top w:val="single" w:sz="4" w:space="0" w:color="auto"/>
              <w:left w:val="single" w:sz="4" w:space="0" w:color="auto"/>
              <w:bottom w:val="single" w:sz="4" w:space="0" w:color="auto"/>
              <w:right w:val="single" w:sz="4" w:space="0" w:color="auto"/>
            </w:tcBorders>
          </w:tcPr>
          <w:p w14:paraId="48E5AB82" w14:textId="0053BD7F"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DF16F7F" w14:textId="05B1F670"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224F29BD" w14:textId="1F02923E"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200FFE4" w14:textId="40B10FF1"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B65AB91" w14:textId="63BD6BF6"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6739611" w14:textId="74E3AD48"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5DB2344A"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2145BE3" w14:textId="188CF29F"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DC_1A-3A-18A_n257I</w:t>
            </w:r>
          </w:p>
        </w:tc>
        <w:tc>
          <w:tcPr>
            <w:tcW w:w="1054" w:type="dxa"/>
            <w:tcBorders>
              <w:top w:val="single" w:sz="4" w:space="0" w:color="auto"/>
              <w:left w:val="single" w:sz="4" w:space="0" w:color="auto"/>
              <w:bottom w:val="single" w:sz="4" w:space="0" w:color="auto"/>
              <w:right w:val="single" w:sz="4" w:space="0" w:color="auto"/>
            </w:tcBorders>
          </w:tcPr>
          <w:p w14:paraId="2215E13E" w14:textId="72447B46"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C6ECFD4" w14:textId="357815C2"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0227DCB9" w14:textId="5D7B9918"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E4B5D7A" w14:textId="69AD03F6"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C4DFAF9" w14:textId="2D7DD0D5"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6A1F149" w14:textId="4EC13466"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1C20FA40"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DAFDE5" w14:textId="382D2172"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DC_1A-3A-18A_n257J</w:t>
            </w:r>
          </w:p>
        </w:tc>
        <w:tc>
          <w:tcPr>
            <w:tcW w:w="1054" w:type="dxa"/>
            <w:tcBorders>
              <w:top w:val="single" w:sz="4" w:space="0" w:color="auto"/>
              <w:left w:val="single" w:sz="4" w:space="0" w:color="auto"/>
              <w:bottom w:val="single" w:sz="4" w:space="0" w:color="auto"/>
              <w:right w:val="single" w:sz="4" w:space="0" w:color="auto"/>
            </w:tcBorders>
          </w:tcPr>
          <w:p w14:paraId="084B12AF" w14:textId="3668F518"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3188AE8" w14:textId="20091403"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1F95BD20" w14:textId="65040FA9"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E853C1B" w14:textId="67D9A1BB"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85FBC96" w14:textId="231E6CE2"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BD2AC18" w14:textId="6143EDCB"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2932E3D0"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0409825" w14:textId="205A585D"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DC_1A-3A-18A_n257K</w:t>
            </w:r>
          </w:p>
        </w:tc>
        <w:tc>
          <w:tcPr>
            <w:tcW w:w="1054" w:type="dxa"/>
            <w:tcBorders>
              <w:top w:val="single" w:sz="4" w:space="0" w:color="auto"/>
              <w:left w:val="single" w:sz="4" w:space="0" w:color="auto"/>
              <w:bottom w:val="single" w:sz="4" w:space="0" w:color="auto"/>
              <w:right w:val="single" w:sz="4" w:space="0" w:color="auto"/>
            </w:tcBorders>
          </w:tcPr>
          <w:p w14:paraId="29199CFC" w14:textId="44FCAB4C"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6A82558" w14:textId="0828D058"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0BAD8AD9" w14:textId="060680D5"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BB44D33" w14:textId="42891710"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F025100" w14:textId="204696AF"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6EA6509" w14:textId="4F0F7132"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3BBA982E"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53F9A2" w14:textId="006CE206"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DC_1A-3A-18A_n257L</w:t>
            </w:r>
          </w:p>
        </w:tc>
        <w:tc>
          <w:tcPr>
            <w:tcW w:w="1054" w:type="dxa"/>
            <w:tcBorders>
              <w:top w:val="single" w:sz="4" w:space="0" w:color="auto"/>
              <w:left w:val="single" w:sz="4" w:space="0" w:color="auto"/>
              <w:bottom w:val="single" w:sz="4" w:space="0" w:color="auto"/>
              <w:right w:val="single" w:sz="4" w:space="0" w:color="auto"/>
            </w:tcBorders>
          </w:tcPr>
          <w:p w14:paraId="359C86EE" w14:textId="6C27B454"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0F13273" w14:textId="5464024D"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50294563" w14:textId="1E7658CB"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A57B81C" w14:textId="3D391E1E"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23EFF82" w14:textId="53452B7B"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5DD094C" w14:textId="1FA1EB92"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456153D6"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CFB57A" w14:textId="41DA0D69"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DC_1A-3A-18A_n257M</w:t>
            </w:r>
          </w:p>
        </w:tc>
        <w:tc>
          <w:tcPr>
            <w:tcW w:w="1054" w:type="dxa"/>
            <w:tcBorders>
              <w:top w:val="single" w:sz="4" w:space="0" w:color="auto"/>
              <w:left w:val="single" w:sz="4" w:space="0" w:color="auto"/>
              <w:bottom w:val="single" w:sz="4" w:space="0" w:color="auto"/>
              <w:right w:val="single" w:sz="4" w:space="0" w:color="auto"/>
            </w:tcBorders>
          </w:tcPr>
          <w:p w14:paraId="0471E93C" w14:textId="654158B9"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0D4318" w14:textId="571210AE"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14D3AE36" w14:textId="21D70A5F"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7CF13D4" w14:textId="51B5992E"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E38670E" w14:textId="3EC25C2B"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4D68962" w14:textId="4156AB06"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08D9E77E"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5BC4D27" w14:textId="2A928293"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DL_3C-7A-28A_n78A_UL_3A_n78A</w:t>
            </w:r>
          </w:p>
        </w:tc>
        <w:tc>
          <w:tcPr>
            <w:tcW w:w="1054" w:type="dxa"/>
            <w:tcBorders>
              <w:top w:val="single" w:sz="4" w:space="0" w:color="auto"/>
              <w:left w:val="single" w:sz="4" w:space="0" w:color="auto"/>
              <w:bottom w:val="single" w:sz="4" w:space="0" w:color="auto"/>
              <w:right w:val="single" w:sz="4" w:space="0" w:color="auto"/>
            </w:tcBorders>
          </w:tcPr>
          <w:p w14:paraId="03E8B0DB" w14:textId="51A804E9"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0D57350" w14:textId="222C0C44"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67B58EEA" w14:textId="3F1CC2AE" w:rsidR="00A02353" w:rsidRPr="007E5259" w:rsidRDefault="00A02353" w:rsidP="00A02353">
            <w:pPr>
              <w:pStyle w:val="TAL"/>
              <w:rPr>
                <w:color w:val="000000"/>
                <w:sz w:val="16"/>
                <w:szCs w:val="16"/>
              </w:rPr>
            </w:pPr>
            <w:r w:rsidRPr="00AA23DC">
              <w:rPr>
                <w:color w:val="000000"/>
                <w:sz w:val="16"/>
                <w:szCs w:val="16"/>
              </w:rPr>
              <w:t>37.716-31-11: R4-1901459</w:t>
            </w:r>
            <w:r>
              <w:rPr>
                <w:color w:val="000000"/>
                <w:sz w:val="16"/>
                <w:szCs w:val="16"/>
              </w:rPr>
              <w:br/>
              <w:t>38.101-3: R4-1901427</w:t>
            </w:r>
          </w:p>
        </w:tc>
        <w:tc>
          <w:tcPr>
            <w:tcW w:w="993" w:type="dxa"/>
            <w:tcBorders>
              <w:top w:val="single" w:sz="4" w:space="0" w:color="auto"/>
              <w:left w:val="single" w:sz="4" w:space="0" w:color="auto"/>
              <w:bottom w:val="single" w:sz="4" w:space="0" w:color="auto"/>
              <w:right w:val="single" w:sz="4" w:space="0" w:color="auto"/>
            </w:tcBorders>
          </w:tcPr>
          <w:p w14:paraId="3B389275" w14:textId="672C619A"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57581E" w14:textId="48F30870" w:rsidR="00A02353" w:rsidRDefault="00A02353" w:rsidP="00A02353">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DC208F" w14:textId="03C53FE9" w:rsidR="00A02353" w:rsidRPr="002F0E98" w:rsidRDefault="00414B1E" w:rsidP="00A02353">
            <w:pPr>
              <w:pStyle w:val="TAL"/>
              <w:rPr>
                <w:rFonts w:cs="Arial"/>
                <w:sz w:val="16"/>
                <w:szCs w:val="16"/>
                <w:lang w:eastAsia="ja-JP"/>
              </w:rPr>
            </w:pPr>
            <w:r>
              <w:rPr>
                <w:rFonts w:cs="Arial"/>
                <w:sz w:val="16"/>
                <w:szCs w:val="16"/>
                <w:lang w:eastAsia="ja-JP"/>
              </w:rPr>
              <w:t>None</w:t>
            </w:r>
          </w:p>
        </w:tc>
      </w:tr>
      <w:tr w:rsidR="00414B1E" w:rsidRPr="00432C06" w14:paraId="3606921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7CB570" w14:textId="351ECE80" w:rsidR="00414B1E" w:rsidRPr="009C0D56" w:rsidRDefault="00414B1E" w:rsidP="00414B1E">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DL_3C-7A-28A_n78A_UL_7A_n78A</w:t>
            </w:r>
          </w:p>
        </w:tc>
        <w:tc>
          <w:tcPr>
            <w:tcW w:w="1054" w:type="dxa"/>
            <w:tcBorders>
              <w:top w:val="single" w:sz="4" w:space="0" w:color="auto"/>
              <w:left w:val="single" w:sz="4" w:space="0" w:color="auto"/>
              <w:bottom w:val="single" w:sz="4" w:space="0" w:color="auto"/>
              <w:right w:val="single" w:sz="4" w:space="0" w:color="auto"/>
            </w:tcBorders>
          </w:tcPr>
          <w:p w14:paraId="504954C4" w14:textId="79E4D80B" w:rsidR="00414B1E" w:rsidRPr="009C0D56" w:rsidRDefault="00414B1E" w:rsidP="00414B1E">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845BD32" w14:textId="57342B99" w:rsidR="00414B1E" w:rsidRPr="009C0D56" w:rsidRDefault="00414B1E" w:rsidP="00414B1E">
            <w:pPr>
              <w:pStyle w:val="TAL"/>
              <w:rPr>
                <w:rFonts w:eastAsia="Malgun Gothic" w:cs="Arial"/>
                <w:sz w:val="16"/>
                <w:szCs w:val="16"/>
                <w:lang w:eastAsia="ko-KR"/>
              </w:rPr>
            </w:pPr>
            <w:r w:rsidRPr="009C0D56">
              <w:rPr>
                <w:rFonts w:eastAsia="Malgun Gothic"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1677E06A" w14:textId="2A2022BC" w:rsidR="00414B1E" w:rsidRPr="007E5259" w:rsidRDefault="00414B1E" w:rsidP="00414B1E">
            <w:pPr>
              <w:pStyle w:val="TAL"/>
              <w:rPr>
                <w:color w:val="000000"/>
                <w:sz w:val="16"/>
                <w:szCs w:val="16"/>
              </w:rPr>
            </w:pPr>
            <w:r w:rsidRPr="00E9782F">
              <w:rPr>
                <w:color w:val="000000"/>
                <w:sz w:val="16"/>
                <w:szCs w:val="16"/>
              </w:rPr>
              <w:t>37.716-31-11: R4-1901459</w:t>
            </w:r>
            <w:r w:rsidRPr="00E9782F">
              <w:rPr>
                <w:color w:val="000000"/>
                <w:sz w:val="16"/>
                <w:szCs w:val="16"/>
              </w:rPr>
              <w:br/>
              <w:t>38.101-3: R4-1901427</w:t>
            </w:r>
          </w:p>
        </w:tc>
        <w:tc>
          <w:tcPr>
            <w:tcW w:w="993" w:type="dxa"/>
            <w:tcBorders>
              <w:top w:val="single" w:sz="4" w:space="0" w:color="auto"/>
              <w:left w:val="single" w:sz="4" w:space="0" w:color="auto"/>
              <w:bottom w:val="single" w:sz="4" w:space="0" w:color="auto"/>
              <w:right w:val="single" w:sz="4" w:space="0" w:color="auto"/>
            </w:tcBorders>
          </w:tcPr>
          <w:p w14:paraId="0FE8ED4C" w14:textId="6D681BC3"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5E42538" w14:textId="4DFDF216"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C74C06A" w14:textId="68C113C6" w:rsidR="00414B1E" w:rsidRPr="002F0E98" w:rsidRDefault="00414B1E" w:rsidP="00414B1E">
            <w:pPr>
              <w:pStyle w:val="TAL"/>
              <w:rPr>
                <w:rFonts w:cs="Arial"/>
                <w:sz w:val="16"/>
                <w:szCs w:val="16"/>
                <w:lang w:eastAsia="ja-JP"/>
              </w:rPr>
            </w:pPr>
            <w:r w:rsidRPr="00DB1B84">
              <w:rPr>
                <w:rFonts w:cs="Arial"/>
                <w:sz w:val="16"/>
                <w:szCs w:val="16"/>
                <w:lang w:eastAsia="ja-JP"/>
              </w:rPr>
              <w:t>None</w:t>
            </w:r>
          </w:p>
        </w:tc>
      </w:tr>
      <w:tr w:rsidR="00414B1E" w:rsidRPr="00432C06" w14:paraId="7794A71A"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342FE6E" w14:textId="6D04F926" w:rsidR="00414B1E" w:rsidRPr="009C0D56" w:rsidRDefault="00414B1E" w:rsidP="00414B1E">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DL_3C-7A-28A_n78A_UL_28A_n78A</w:t>
            </w:r>
          </w:p>
        </w:tc>
        <w:tc>
          <w:tcPr>
            <w:tcW w:w="1054" w:type="dxa"/>
            <w:tcBorders>
              <w:top w:val="single" w:sz="4" w:space="0" w:color="auto"/>
              <w:left w:val="single" w:sz="4" w:space="0" w:color="auto"/>
              <w:bottom w:val="single" w:sz="4" w:space="0" w:color="auto"/>
              <w:right w:val="single" w:sz="4" w:space="0" w:color="auto"/>
            </w:tcBorders>
          </w:tcPr>
          <w:p w14:paraId="2C2797E8" w14:textId="72D716AB" w:rsidR="00414B1E" w:rsidRPr="009C0D56" w:rsidRDefault="00414B1E" w:rsidP="00414B1E">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08DA5AB" w14:textId="77777777" w:rsidR="00414B1E" w:rsidRPr="009C0D56" w:rsidRDefault="00414B1E" w:rsidP="00414B1E">
            <w:pPr>
              <w:pStyle w:val="TAL"/>
              <w:rPr>
                <w:rFonts w:eastAsia="Malgun Gothic" w:cs="Arial"/>
                <w:sz w:val="16"/>
                <w:szCs w:val="16"/>
                <w:lang w:eastAsia="ko-KR"/>
              </w:rPr>
            </w:pPr>
            <w:r w:rsidRPr="009C0D56">
              <w:rPr>
                <w:rFonts w:eastAsia="Malgun Gothic" w:cs="Arial"/>
                <w:sz w:val="16"/>
                <w:szCs w:val="16"/>
                <w:lang w:eastAsia="ko-KR"/>
              </w:rPr>
              <w:t>Jeremy Chu,</w:t>
            </w:r>
          </w:p>
          <w:p w14:paraId="05FB5FE0" w14:textId="15195B3A" w:rsidR="00414B1E" w:rsidRPr="009C0D56" w:rsidRDefault="00414B1E" w:rsidP="00414B1E">
            <w:pPr>
              <w:pStyle w:val="TAL"/>
              <w:rPr>
                <w:rFonts w:eastAsia="Malgun Gothic" w:cs="Arial"/>
                <w:sz w:val="16"/>
                <w:szCs w:val="16"/>
                <w:lang w:eastAsia="ko-KR"/>
              </w:rPr>
            </w:pPr>
            <w:r w:rsidRPr="009C0D56">
              <w:rPr>
                <w:rFonts w:eastAsia="Malgun Gothic"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1799B785" w14:textId="35582842" w:rsidR="00414B1E" w:rsidRPr="007E5259" w:rsidRDefault="00414B1E" w:rsidP="00414B1E">
            <w:pPr>
              <w:pStyle w:val="TAL"/>
              <w:rPr>
                <w:color w:val="000000"/>
                <w:sz w:val="16"/>
                <w:szCs w:val="16"/>
              </w:rPr>
            </w:pPr>
            <w:r w:rsidRPr="00E9782F">
              <w:rPr>
                <w:color w:val="000000"/>
                <w:sz w:val="16"/>
                <w:szCs w:val="16"/>
              </w:rPr>
              <w:t>37.716-31-11: R4-1901459</w:t>
            </w:r>
            <w:r w:rsidRPr="00E9782F">
              <w:rPr>
                <w:color w:val="000000"/>
                <w:sz w:val="16"/>
                <w:szCs w:val="16"/>
              </w:rPr>
              <w:br/>
              <w:t>38.101-3: R4-1901427</w:t>
            </w:r>
          </w:p>
        </w:tc>
        <w:tc>
          <w:tcPr>
            <w:tcW w:w="993" w:type="dxa"/>
            <w:tcBorders>
              <w:top w:val="single" w:sz="4" w:space="0" w:color="auto"/>
              <w:left w:val="single" w:sz="4" w:space="0" w:color="auto"/>
              <w:bottom w:val="single" w:sz="4" w:space="0" w:color="auto"/>
              <w:right w:val="single" w:sz="4" w:space="0" w:color="auto"/>
            </w:tcBorders>
          </w:tcPr>
          <w:p w14:paraId="7F22240F" w14:textId="0DB20430"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CE3CDF" w14:textId="01576DF9"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20226BC" w14:textId="44100FAC" w:rsidR="00414B1E" w:rsidRPr="002F0E98" w:rsidRDefault="00414B1E" w:rsidP="00414B1E">
            <w:pPr>
              <w:pStyle w:val="TAL"/>
              <w:rPr>
                <w:rFonts w:cs="Arial"/>
                <w:sz w:val="16"/>
                <w:szCs w:val="16"/>
                <w:lang w:eastAsia="ja-JP"/>
              </w:rPr>
            </w:pPr>
            <w:r w:rsidRPr="00DB1B84">
              <w:rPr>
                <w:rFonts w:cs="Arial"/>
                <w:sz w:val="16"/>
                <w:szCs w:val="16"/>
                <w:lang w:eastAsia="ja-JP"/>
              </w:rPr>
              <w:t>None</w:t>
            </w:r>
          </w:p>
        </w:tc>
      </w:tr>
      <w:tr w:rsidR="00414B1E" w:rsidRPr="00432C06" w14:paraId="1B6061F8"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2981798" w14:textId="5B9B3265" w:rsidR="00414B1E" w:rsidRPr="009C0D56" w:rsidRDefault="00414B1E" w:rsidP="00414B1E">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DL_3C-7C-28A_n78A_UL_3A_n78A</w:t>
            </w:r>
          </w:p>
        </w:tc>
        <w:tc>
          <w:tcPr>
            <w:tcW w:w="1054" w:type="dxa"/>
            <w:tcBorders>
              <w:top w:val="single" w:sz="4" w:space="0" w:color="auto"/>
              <w:left w:val="single" w:sz="4" w:space="0" w:color="auto"/>
              <w:bottom w:val="single" w:sz="4" w:space="0" w:color="auto"/>
              <w:right w:val="single" w:sz="4" w:space="0" w:color="auto"/>
            </w:tcBorders>
          </w:tcPr>
          <w:p w14:paraId="3FCDE2F5" w14:textId="6BE93B95" w:rsidR="00414B1E" w:rsidRPr="009C0D56" w:rsidRDefault="00414B1E" w:rsidP="00414B1E">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D9FBCBC" w14:textId="77777777" w:rsidR="00414B1E" w:rsidRPr="009C0D56" w:rsidRDefault="00414B1E" w:rsidP="00414B1E">
            <w:pPr>
              <w:pStyle w:val="TAL"/>
              <w:rPr>
                <w:rFonts w:eastAsia="Malgun Gothic" w:cs="Arial"/>
                <w:sz w:val="16"/>
                <w:szCs w:val="16"/>
                <w:lang w:eastAsia="ko-KR"/>
              </w:rPr>
            </w:pPr>
            <w:r w:rsidRPr="009C0D56">
              <w:rPr>
                <w:rFonts w:eastAsia="Malgun Gothic" w:cs="Arial"/>
                <w:sz w:val="16"/>
                <w:szCs w:val="16"/>
                <w:lang w:eastAsia="ko-KR"/>
              </w:rPr>
              <w:t>Jeremy Chu,</w:t>
            </w:r>
          </w:p>
          <w:p w14:paraId="5888A872" w14:textId="24187102" w:rsidR="00414B1E" w:rsidRPr="009C0D56" w:rsidRDefault="00414B1E" w:rsidP="00414B1E">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0DB2F648" w14:textId="1EC11CB1" w:rsidR="00414B1E" w:rsidRPr="007E5259" w:rsidRDefault="00414B1E" w:rsidP="00414B1E">
            <w:pPr>
              <w:pStyle w:val="TAL"/>
              <w:rPr>
                <w:color w:val="000000"/>
                <w:sz w:val="16"/>
                <w:szCs w:val="16"/>
              </w:rPr>
            </w:pPr>
            <w:r w:rsidRPr="00E9782F">
              <w:rPr>
                <w:color w:val="000000"/>
                <w:sz w:val="16"/>
                <w:szCs w:val="16"/>
              </w:rPr>
              <w:t>37.716-31-11: R4-1901459</w:t>
            </w:r>
            <w:r w:rsidRPr="00E9782F">
              <w:rPr>
                <w:color w:val="000000"/>
                <w:sz w:val="16"/>
                <w:szCs w:val="16"/>
              </w:rPr>
              <w:br/>
              <w:t>38.101-3: R4-1901427</w:t>
            </w:r>
          </w:p>
        </w:tc>
        <w:tc>
          <w:tcPr>
            <w:tcW w:w="993" w:type="dxa"/>
            <w:tcBorders>
              <w:top w:val="single" w:sz="4" w:space="0" w:color="auto"/>
              <w:left w:val="single" w:sz="4" w:space="0" w:color="auto"/>
              <w:bottom w:val="single" w:sz="4" w:space="0" w:color="auto"/>
              <w:right w:val="single" w:sz="4" w:space="0" w:color="auto"/>
            </w:tcBorders>
          </w:tcPr>
          <w:p w14:paraId="259EEBF8" w14:textId="39A0ABC6"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CF4B54" w14:textId="63EAB075"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789C53D" w14:textId="33226B36" w:rsidR="00414B1E" w:rsidRPr="002F0E98" w:rsidRDefault="00414B1E" w:rsidP="00414B1E">
            <w:pPr>
              <w:pStyle w:val="TAL"/>
              <w:rPr>
                <w:rFonts w:cs="Arial"/>
                <w:sz w:val="16"/>
                <w:szCs w:val="16"/>
                <w:lang w:eastAsia="ja-JP"/>
              </w:rPr>
            </w:pPr>
            <w:r w:rsidRPr="00DB1B84">
              <w:rPr>
                <w:rFonts w:cs="Arial"/>
                <w:sz w:val="16"/>
                <w:szCs w:val="16"/>
                <w:lang w:eastAsia="ja-JP"/>
              </w:rPr>
              <w:t>None</w:t>
            </w:r>
          </w:p>
        </w:tc>
      </w:tr>
      <w:tr w:rsidR="00414B1E" w:rsidRPr="00432C06" w14:paraId="3C8BE09C"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607610" w14:textId="5D348A40" w:rsidR="00414B1E" w:rsidRPr="009C0D56" w:rsidRDefault="00414B1E" w:rsidP="00414B1E">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DL_3C-7C-28A_n78A_UL_7A_n78A</w:t>
            </w:r>
          </w:p>
        </w:tc>
        <w:tc>
          <w:tcPr>
            <w:tcW w:w="1054" w:type="dxa"/>
            <w:tcBorders>
              <w:top w:val="single" w:sz="4" w:space="0" w:color="auto"/>
              <w:left w:val="single" w:sz="4" w:space="0" w:color="auto"/>
              <w:bottom w:val="single" w:sz="4" w:space="0" w:color="auto"/>
              <w:right w:val="single" w:sz="4" w:space="0" w:color="auto"/>
            </w:tcBorders>
          </w:tcPr>
          <w:p w14:paraId="799E316E" w14:textId="43A8A153" w:rsidR="00414B1E" w:rsidRPr="009C0D56" w:rsidRDefault="00414B1E" w:rsidP="00414B1E">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741D275" w14:textId="77777777" w:rsidR="00414B1E" w:rsidRPr="009C0D56" w:rsidRDefault="00414B1E" w:rsidP="00414B1E">
            <w:pPr>
              <w:pStyle w:val="TAL"/>
              <w:rPr>
                <w:rFonts w:eastAsia="Malgun Gothic" w:cs="Arial"/>
                <w:sz w:val="16"/>
                <w:szCs w:val="16"/>
                <w:lang w:eastAsia="ko-KR"/>
              </w:rPr>
            </w:pPr>
            <w:r w:rsidRPr="009C0D56">
              <w:rPr>
                <w:rFonts w:eastAsia="Malgun Gothic" w:cs="Arial"/>
                <w:sz w:val="16"/>
                <w:szCs w:val="16"/>
                <w:lang w:eastAsia="ko-KR"/>
              </w:rPr>
              <w:t>Jeremy Chu,</w:t>
            </w:r>
          </w:p>
          <w:p w14:paraId="44DB3F46" w14:textId="73339C28" w:rsidR="00414B1E" w:rsidRPr="009C0D56" w:rsidRDefault="00414B1E" w:rsidP="00414B1E">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2A173314" w14:textId="67D4C1D3" w:rsidR="00414B1E" w:rsidRPr="007E5259" w:rsidRDefault="00414B1E" w:rsidP="00414B1E">
            <w:pPr>
              <w:pStyle w:val="TAL"/>
              <w:rPr>
                <w:color w:val="000000"/>
                <w:sz w:val="16"/>
                <w:szCs w:val="16"/>
              </w:rPr>
            </w:pPr>
            <w:r w:rsidRPr="00E9782F">
              <w:rPr>
                <w:color w:val="000000"/>
                <w:sz w:val="16"/>
                <w:szCs w:val="16"/>
              </w:rPr>
              <w:t>37.716-31-11: R4-1901459</w:t>
            </w:r>
            <w:r w:rsidRPr="00E9782F">
              <w:rPr>
                <w:color w:val="000000"/>
                <w:sz w:val="16"/>
                <w:szCs w:val="16"/>
              </w:rPr>
              <w:br/>
              <w:t>38.101-3: R4-1901427</w:t>
            </w:r>
          </w:p>
        </w:tc>
        <w:tc>
          <w:tcPr>
            <w:tcW w:w="993" w:type="dxa"/>
            <w:tcBorders>
              <w:top w:val="single" w:sz="4" w:space="0" w:color="auto"/>
              <w:left w:val="single" w:sz="4" w:space="0" w:color="auto"/>
              <w:bottom w:val="single" w:sz="4" w:space="0" w:color="auto"/>
              <w:right w:val="single" w:sz="4" w:space="0" w:color="auto"/>
            </w:tcBorders>
          </w:tcPr>
          <w:p w14:paraId="570F4727" w14:textId="275C3B15"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029888D" w14:textId="18535419"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68337B" w14:textId="6E0132A7" w:rsidR="00414B1E" w:rsidRPr="002F0E98" w:rsidRDefault="00414B1E" w:rsidP="00414B1E">
            <w:pPr>
              <w:pStyle w:val="TAL"/>
              <w:rPr>
                <w:rFonts w:cs="Arial"/>
                <w:sz w:val="16"/>
                <w:szCs w:val="16"/>
                <w:lang w:eastAsia="ja-JP"/>
              </w:rPr>
            </w:pPr>
            <w:r w:rsidRPr="00DB1B84">
              <w:rPr>
                <w:rFonts w:cs="Arial"/>
                <w:sz w:val="16"/>
                <w:szCs w:val="16"/>
                <w:lang w:eastAsia="ja-JP"/>
              </w:rPr>
              <w:t>None</w:t>
            </w:r>
          </w:p>
        </w:tc>
      </w:tr>
      <w:tr w:rsidR="00414B1E" w:rsidRPr="00432C06" w14:paraId="6138F768"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55403BE" w14:textId="617840E0" w:rsidR="00414B1E" w:rsidRPr="009C0D56" w:rsidRDefault="00414B1E" w:rsidP="00414B1E">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DL_3C-7C-28A_n78A_UL_28A_n78A</w:t>
            </w:r>
          </w:p>
        </w:tc>
        <w:tc>
          <w:tcPr>
            <w:tcW w:w="1054" w:type="dxa"/>
            <w:tcBorders>
              <w:top w:val="single" w:sz="4" w:space="0" w:color="auto"/>
              <w:left w:val="single" w:sz="4" w:space="0" w:color="auto"/>
              <w:bottom w:val="single" w:sz="4" w:space="0" w:color="auto"/>
              <w:right w:val="single" w:sz="4" w:space="0" w:color="auto"/>
            </w:tcBorders>
          </w:tcPr>
          <w:p w14:paraId="33208ECE" w14:textId="5D5DB806" w:rsidR="00414B1E" w:rsidRPr="009C0D56" w:rsidRDefault="00414B1E" w:rsidP="00414B1E">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F69B889" w14:textId="77777777" w:rsidR="00414B1E" w:rsidRPr="009C0D56" w:rsidRDefault="00414B1E" w:rsidP="00414B1E">
            <w:pPr>
              <w:pStyle w:val="TAL"/>
              <w:rPr>
                <w:rFonts w:eastAsia="Malgun Gothic" w:cs="Arial"/>
                <w:sz w:val="16"/>
                <w:szCs w:val="16"/>
                <w:lang w:eastAsia="ko-KR"/>
              </w:rPr>
            </w:pPr>
            <w:r w:rsidRPr="009C0D56">
              <w:rPr>
                <w:rFonts w:eastAsia="Malgun Gothic" w:cs="Arial"/>
                <w:sz w:val="16"/>
                <w:szCs w:val="16"/>
                <w:lang w:eastAsia="ko-KR"/>
              </w:rPr>
              <w:t>Jeremy Chu,</w:t>
            </w:r>
          </w:p>
          <w:p w14:paraId="03133534" w14:textId="45D9515C" w:rsidR="00414B1E" w:rsidRPr="009C0D56" w:rsidRDefault="00414B1E" w:rsidP="00414B1E">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12ECC07E" w14:textId="2C29CE3D" w:rsidR="00414B1E" w:rsidRPr="007E5259" w:rsidRDefault="00414B1E" w:rsidP="00414B1E">
            <w:pPr>
              <w:pStyle w:val="TAL"/>
              <w:rPr>
                <w:color w:val="000000"/>
                <w:sz w:val="16"/>
                <w:szCs w:val="16"/>
              </w:rPr>
            </w:pPr>
            <w:r w:rsidRPr="00E9782F">
              <w:rPr>
                <w:color w:val="000000"/>
                <w:sz w:val="16"/>
                <w:szCs w:val="16"/>
              </w:rPr>
              <w:t>37.716-31-11: R4-1901459</w:t>
            </w:r>
            <w:r w:rsidRPr="00E9782F">
              <w:rPr>
                <w:color w:val="000000"/>
                <w:sz w:val="16"/>
                <w:szCs w:val="16"/>
              </w:rPr>
              <w:br/>
              <w:t>38.101-3: R4-1901427</w:t>
            </w:r>
          </w:p>
        </w:tc>
        <w:tc>
          <w:tcPr>
            <w:tcW w:w="993" w:type="dxa"/>
            <w:tcBorders>
              <w:top w:val="single" w:sz="4" w:space="0" w:color="auto"/>
              <w:left w:val="single" w:sz="4" w:space="0" w:color="auto"/>
              <w:bottom w:val="single" w:sz="4" w:space="0" w:color="auto"/>
              <w:right w:val="single" w:sz="4" w:space="0" w:color="auto"/>
            </w:tcBorders>
          </w:tcPr>
          <w:p w14:paraId="1FA168E3" w14:textId="2215DC92"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417F0B" w14:textId="3BBBA4C8"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1B393C7" w14:textId="2980A66C" w:rsidR="00414B1E" w:rsidRPr="002F0E98" w:rsidRDefault="00414B1E" w:rsidP="00414B1E">
            <w:pPr>
              <w:pStyle w:val="TAL"/>
              <w:rPr>
                <w:rFonts w:cs="Arial"/>
                <w:sz w:val="16"/>
                <w:szCs w:val="16"/>
                <w:lang w:eastAsia="ja-JP"/>
              </w:rPr>
            </w:pPr>
            <w:r w:rsidRPr="00DB1B84">
              <w:rPr>
                <w:rFonts w:cs="Arial"/>
                <w:sz w:val="16"/>
                <w:szCs w:val="16"/>
                <w:lang w:eastAsia="ja-JP"/>
              </w:rPr>
              <w:t>None</w:t>
            </w:r>
          </w:p>
        </w:tc>
      </w:tr>
      <w:tr w:rsidR="00A02353" w:rsidRPr="00432C06" w14:paraId="3051030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A8DED30" w14:textId="2EED4DC0"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DC_2A-7A-7A-66A_n78A</w:t>
            </w:r>
          </w:p>
        </w:tc>
        <w:tc>
          <w:tcPr>
            <w:tcW w:w="1054" w:type="dxa"/>
            <w:tcBorders>
              <w:top w:val="single" w:sz="4" w:space="0" w:color="auto"/>
              <w:left w:val="single" w:sz="4" w:space="0" w:color="auto"/>
              <w:bottom w:val="single" w:sz="4" w:space="0" w:color="auto"/>
              <w:right w:val="single" w:sz="4" w:space="0" w:color="auto"/>
            </w:tcBorders>
            <w:vAlign w:val="center"/>
          </w:tcPr>
          <w:p w14:paraId="71D11C55" w14:textId="60CC9969"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E38D72B" w14:textId="2426491B"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Liu </w:t>
            </w:r>
            <w:proofErr w:type="spellStart"/>
            <w:r w:rsidRPr="009C0D56">
              <w:rPr>
                <w:rFonts w:ascii="Arial" w:eastAsia="Malgun Gothic" w:hAnsi="Arial" w:cs="Arial"/>
                <w:sz w:val="16"/>
                <w:szCs w:val="16"/>
                <w:lang w:eastAsia="ko-KR"/>
              </w:rPr>
              <w:t>Liehai</w:t>
            </w:r>
            <w:proofErr w:type="spellEnd"/>
            <w:r w:rsidRPr="009C0D56">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65A39B35" w14:textId="54E4CA71"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0863391" w14:textId="68372126"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775306B" w14:textId="25FF8F50"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5CF648A" w14:textId="5829C81A"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519C01B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E338A8A" w14:textId="68FA735D"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DC_2A-7C-66A_n78A</w:t>
            </w:r>
          </w:p>
        </w:tc>
        <w:tc>
          <w:tcPr>
            <w:tcW w:w="1054" w:type="dxa"/>
            <w:tcBorders>
              <w:top w:val="single" w:sz="4" w:space="0" w:color="auto"/>
              <w:left w:val="single" w:sz="4" w:space="0" w:color="auto"/>
              <w:bottom w:val="single" w:sz="4" w:space="0" w:color="auto"/>
              <w:right w:val="single" w:sz="4" w:space="0" w:color="auto"/>
            </w:tcBorders>
            <w:vAlign w:val="center"/>
          </w:tcPr>
          <w:p w14:paraId="7A56C8FD" w14:textId="6B28A53A"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E699196" w14:textId="1157983C"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Liu </w:t>
            </w:r>
            <w:proofErr w:type="spellStart"/>
            <w:r w:rsidRPr="009C0D56">
              <w:rPr>
                <w:rFonts w:ascii="Arial" w:eastAsia="Malgun Gothic" w:hAnsi="Arial" w:cs="Arial"/>
                <w:sz w:val="16"/>
                <w:szCs w:val="16"/>
                <w:lang w:eastAsia="ko-KR"/>
              </w:rPr>
              <w:t>Liehai</w:t>
            </w:r>
            <w:proofErr w:type="spellEnd"/>
            <w:r w:rsidRPr="009C0D56">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6303151C" w14:textId="55EE77B1"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84DC97D" w14:textId="3872B0DF"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B376C9F" w14:textId="22F8203F"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84EC9AF" w14:textId="23F9E46F"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080F305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5D84677" w14:textId="49BE092E"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DC_2A-7A-66A-66A_n78A</w:t>
            </w:r>
          </w:p>
        </w:tc>
        <w:tc>
          <w:tcPr>
            <w:tcW w:w="1054" w:type="dxa"/>
            <w:tcBorders>
              <w:top w:val="single" w:sz="4" w:space="0" w:color="auto"/>
              <w:left w:val="single" w:sz="4" w:space="0" w:color="auto"/>
              <w:bottom w:val="single" w:sz="4" w:space="0" w:color="auto"/>
              <w:right w:val="single" w:sz="4" w:space="0" w:color="auto"/>
            </w:tcBorders>
            <w:vAlign w:val="center"/>
          </w:tcPr>
          <w:p w14:paraId="451415F4" w14:textId="1A731244"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E9AF980" w14:textId="4B908482"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Liu </w:t>
            </w:r>
            <w:proofErr w:type="spellStart"/>
            <w:r w:rsidRPr="009C0D56">
              <w:rPr>
                <w:rFonts w:ascii="Arial" w:eastAsia="Malgun Gothic" w:hAnsi="Arial" w:cs="Arial"/>
                <w:sz w:val="16"/>
                <w:szCs w:val="16"/>
                <w:lang w:eastAsia="ko-KR"/>
              </w:rPr>
              <w:t>Liehai</w:t>
            </w:r>
            <w:proofErr w:type="spellEnd"/>
            <w:r w:rsidRPr="009C0D56">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0A625E66" w14:textId="44BD3E1B"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ACC19B0" w14:textId="2B046C19"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3025C58" w14:textId="63B3D033"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C9D428F" w14:textId="04471B8F"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543D036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FDAA563" w14:textId="43B8B65A"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DC_1A-21A-28A_n77C_UL_1A_n77C</w:t>
            </w:r>
          </w:p>
        </w:tc>
        <w:tc>
          <w:tcPr>
            <w:tcW w:w="1054" w:type="dxa"/>
            <w:tcBorders>
              <w:top w:val="single" w:sz="4" w:space="0" w:color="auto"/>
              <w:left w:val="single" w:sz="4" w:space="0" w:color="auto"/>
              <w:bottom w:val="single" w:sz="4" w:space="0" w:color="auto"/>
              <w:right w:val="single" w:sz="4" w:space="0" w:color="auto"/>
            </w:tcBorders>
          </w:tcPr>
          <w:p w14:paraId="0207B317" w14:textId="2038610E"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C6E3106" w14:textId="2DF01F11"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A5BB1D0" w14:textId="36F8E70F"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AC14212" w14:textId="05C50770"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3106749" w14:textId="72BB171F"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7571E95" w14:textId="0E72EC63"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2F248EC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A583878" w14:textId="4C59211E"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DC_1A-21A-28A_n77C_UL_21A_n77C</w:t>
            </w:r>
          </w:p>
        </w:tc>
        <w:tc>
          <w:tcPr>
            <w:tcW w:w="1054" w:type="dxa"/>
            <w:tcBorders>
              <w:top w:val="single" w:sz="4" w:space="0" w:color="auto"/>
              <w:left w:val="single" w:sz="4" w:space="0" w:color="auto"/>
              <w:bottom w:val="single" w:sz="4" w:space="0" w:color="auto"/>
              <w:right w:val="single" w:sz="4" w:space="0" w:color="auto"/>
            </w:tcBorders>
          </w:tcPr>
          <w:p w14:paraId="357B2125" w14:textId="12586780"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FB36234" w14:textId="648746AE"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FCB55F5" w14:textId="69E349A2"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6AD7584" w14:textId="4F8CCA7B"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78216CD" w14:textId="6740A979"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4B1AC1D" w14:textId="36B26A2A"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3FCCD3F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DF62EEE" w14:textId="2FEC591D"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DC_1A-21A-28A_n77C_UL_28A_n77C</w:t>
            </w:r>
          </w:p>
        </w:tc>
        <w:tc>
          <w:tcPr>
            <w:tcW w:w="1054" w:type="dxa"/>
            <w:tcBorders>
              <w:top w:val="single" w:sz="4" w:space="0" w:color="auto"/>
              <w:left w:val="single" w:sz="4" w:space="0" w:color="auto"/>
              <w:bottom w:val="single" w:sz="4" w:space="0" w:color="auto"/>
              <w:right w:val="single" w:sz="4" w:space="0" w:color="auto"/>
            </w:tcBorders>
          </w:tcPr>
          <w:p w14:paraId="48733F3F" w14:textId="192371B9"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84E251D" w14:textId="7FCE84EB"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8F2791E" w14:textId="759F939D"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91D347D" w14:textId="05EEDD62"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07368EB" w14:textId="37AFA915"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68CBA1D" w14:textId="68F6521C"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7C429BF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81847E5" w14:textId="226791AE"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DC_21A-28A-42C_n77C_UL_21A_n77C</w:t>
            </w:r>
          </w:p>
        </w:tc>
        <w:tc>
          <w:tcPr>
            <w:tcW w:w="1054" w:type="dxa"/>
            <w:tcBorders>
              <w:top w:val="single" w:sz="4" w:space="0" w:color="auto"/>
              <w:left w:val="single" w:sz="4" w:space="0" w:color="auto"/>
              <w:bottom w:val="single" w:sz="4" w:space="0" w:color="auto"/>
              <w:right w:val="single" w:sz="4" w:space="0" w:color="auto"/>
            </w:tcBorders>
          </w:tcPr>
          <w:p w14:paraId="368AFC53" w14:textId="7A4C866A"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CFED7B8" w14:textId="64CD9847"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7A65FF9" w14:textId="4CB8E0F3"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4BC9ACA" w14:textId="6B9AAFE1"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28B0E3A" w14:textId="285A3045"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BAD8E8D" w14:textId="26FA7F57"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42739DE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9C9FCE5" w14:textId="687D2275"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DC_21A-28A-42C_n77C_UL_28A_n77C</w:t>
            </w:r>
          </w:p>
        </w:tc>
        <w:tc>
          <w:tcPr>
            <w:tcW w:w="1054" w:type="dxa"/>
            <w:tcBorders>
              <w:top w:val="single" w:sz="4" w:space="0" w:color="auto"/>
              <w:left w:val="single" w:sz="4" w:space="0" w:color="auto"/>
              <w:bottom w:val="single" w:sz="4" w:space="0" w:color="auto"/>
              <w:right w:val="single" w:sz="4" w:space="0" w:color="auto"/>
            </w:tcBorders>
          </w:tcPr>
          <w:p w14:paraId="54F7E7CF" w14:textId="239FD6F2"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584CB89" w14:textId="4605BFBB"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28130B9" w14:textId="72F3EFE3"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136D68B" w14:textId="1346DC04"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FD141DA" w14:textId="2073455F"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9D81A3F" w14:textId="0138FEAB"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3D27E70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6861891" w14:textId="3ED7083B"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DC_21A-28A-42A_n77C_UL_21A_n77C</w:t>
            </w:r>
          </w:p>
        </w:tc>
        <w:tc>
          <w:tcPr>
            <w:tcW w:w="1054" w:type="dxa"/>
            <w:tcBorders>
              <w:top w:val="single" w:sz="4" w:space="0" w:color="auto"/>
              <w:left w:val="single" w:sz="4" w:space="0" w:color="auto"/>
              <w:bottom w:val="single" w:sz="4" w:space="0" w:color="auto"/>
              <w:right w:val="single" w:sz="4" w:space="0" w:color="auto"/>
            </w:tcBorders>
          </w:tcPr>
          <w:p w14:paraId="31693FDA" w14:textId="5A638F9B"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DC36B7C" w14:textId="388914C9"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CFF2CFE" w14:textId="028E9F98"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46DE7EA" w14:textId="348D49E9"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766B51B" w14:textId="2B593DC2"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A3E9005" w14:textId="19A2F8F5"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1E04174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405D7AC" w14:textId="7DEFF6A7"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DC_21A-28A-42A_n77C_UL_28A_n77C</w:t>
            </w:r>
          </w:p>
        </w:tc>
        <w:tc>
          <w:tcPr>
            <w:tcW w:w="1054" w:type="dxa"/>
            <w:tcBorders>
              <w:top w:val="single" w:sz="4" w:space="0" w:color="auto"/>
              <w:left w:val="single" w:sz="4" w:space="0" w:color="auto"/>
              <w:bottom w:val="single" w:sz="4" w:space="0" w:color="auto"/>
              <w:right w:val="single" w:sz="4" w:space="0" w:color="auto"/>
            </w:tcBorders>
          </w:tcPr>
          <w:p w14:paraId="6F2F9508" w14:textId="79D65013"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F7552EA" w14:textId="2DCAE49C"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2FA89FD" w14:textId="1C35970D"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08C847C" w14:textId="4EF086DB"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9C326CC" w14:textId="7C72596F"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EB417DC" w14:textId="49DDDFA0"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438D7C1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402F775" w14:textId="25DE028E"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DC_1A-28A-42C_n77C_UL_1A_n77C</w:t>
            </w:r>
          </w:p>
        </w:tc>
        <w:tc>
          <w:tcPr>
            <w:tcW w:w="1054" w:type="dxa"/>
            <w:tcBorders>
              <w:top w:val="single" w:sz="4" w:space="0" w:color="auto"/>
              <w:left w:val="single" w:sz="4" w:space="0" w:color="auto"/>
              <w:bottom w:val="single" w:sz="4" w:space="0" w:color="auto"/>
              <w:right w:val="single" w:sz="4" w:space="0" w:color="auto"/>
            </w:tcBorders>
          </w:tcPr>
          <w:p w14:paraId="10DC2823" w14:textId="5114BBA8"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8FC7804" w14:textId="236FED1B"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8951F39" w14:textId="5FD8D0F8"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BDBAB84" w14:textId="1BD59DC0"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54FD0AD" w14:textId="6D11988D"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2056201" w14:textId="57165634"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2DB1391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7FA8754" w14:textId="02E7183F"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DC_1A-28A-42C_n77C_UL_28A_n77C</w:t>
            </w:r>
          </w:p>
        </w:tc>
        <w:tc>
          <w:tcPr>
            <w:tcW w:w="1054" w:type="dxa"/>
            <w:tcBorders>
              <w:top w:val="single" w:sz="4" w:space="0" w:color="auto"/>
              <w:left w:val="single" w:sz="4" w:space="0" w:color="auto"/>
              <w:bottom w:val="single" w:sz="4" w:space="0" w:color="auto"/>
              <w:right w:val="single" w:sz="4" w:space="0" w:color="auto"/>
            </w:tcBorders>
          </w:tcPr>
          <w:p w14:paraId="312656F1" w14:textId="7699DEE8"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6E22296" w14:textId="08096911"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C558F76" w14:textId="0EF5E1D5"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96D79D6" w14:textId="09E57329"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7E7C3A9" w14:textId="427FAA03"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149F7B9" w14:textId="36A9FED2"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4EC7DAC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7AEE062" w14:textId="64217B2E"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DC_1A-28A-42A_n77C_UL_1A_n77C</w:t>
            </w:r>
          </w:p>
        </w:tc>
        <w:tc>
          <w:tcPr>
            <w:tcW w:w="1054" w:type="dxa"/>
            <w:tcBorders>
              <w:top w:val="single" w:sz="4" w:space="0" w:color="auto"/>
              <w:left w:val="single" w:sz="4" w:space="0" w:color="auto"/>
              <w:bottom w:val="single" w:sz="4" w:space="0" w:color="auto"/>
              <w:right w:val="single" w:sz="4" w:space="0" w:color="auto"/>
            </w:tcBorders>
          </w:tcPr>
          <w:p w14:paraId="5AE2C03B" w14:textId="737F80F4"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7F56CDA" w14:textId="7D830A65"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D5DC3BC" w14:textId="32A18DF0"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12AC34A" w14:textId="7ACF0D3F"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092A601" w14:textId="743C1AA7"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4F75013" w14:textId="40D760BE"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2426B61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DB5D6BC" w14:textId="7C255CF5"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DC_1A-28A-42A_n77C_UL_28A_n77C</w:t>
            </w:r>
          </w:p>
        </w:tc>
        <w:tc>
          <w:tcPr>
            <w:tcW w:w="1054" w:type="dxa"/>
            <w:tcBorders>
              <w:top w:val="single" w:sz="4" w:space="0" w:color="auto"/>
              <w:left w:val="single" w:sz="4" w:space="0" w:color="auto"/>
              <w:bottom w:val="single" w:sz="4" w:space="0" w:color="auto"/>
              <w:right w:val="single" w:sz="4" w:space="0" w:color="auto"/>
            </w:tcBorders>
          </w:tcPr>
          <w:p w14:paraId="13FBAFFC" w14:textId="406C2ED2"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99B072D" w14:textId="114D0609"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B6F1EC5" w14:textId="21A73E67"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0FC21BD" w14:textId="2811C60B"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3A73604" w14:textId="4CE7588E"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0CFEF93" w14:textId="623D2124"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4D89C08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6AB76B6" w14:textId="38ABE212"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DC_3A-28A-42C_n77C_UL_3A_n77C</w:t>
            </w:r>
          </w:p>
        </w:tc>
        <w:tc>
          <w:tcPr>
            <w:tcW w:w="1054" w:type="dxa"/>
            <w:tcBorders>
              <w:top w:val="single" w:sz="4" w:space="0" w:color="auto"/>
              <w:left w:val="single" w:sz="4" w:space="0" w:color="auto"/>
              <w:bottom w:val="single" w:sz="4" w:space="0" w:color="auto"/>
              <w:right w:val="single" w:sz="4" w:space="0" w:color="auto"/>
            </w:tcBorders>
          </w:tcPr>
          <w:p w14:paraId="2AF6085F" w14:textId="350C9D03"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BABFFDA" w14:textId="3FF05914"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08311C8" w14:textId="5E2D4EF3"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F4DF95A" w14:textId="0B3A9733"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D63C769" w14:textId="61C7279D"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7E5FF8D" w14:textId="304792B2"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19F3B67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08F98F9" w14:textId="35ABD2B1"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DC_3A-28A-42C_n77C_UL_28A_n77C</w:t>
            </w:r>
          </w:p>
        </w:tc>
        <w:tc>
          <w:tcPr>
            <w:tcW w:w="1054" w:type="dxa"/>
            <w:tcBorders>
              <w:top w:val="single" w:sz="4" w:space="0" w:color="auto"/>
              <w:left w:val="single" w:sz="4" w:space="0" w:color="auto"/>
              <w:bottom w:val="single" w:sz="4" w:space="0" w:color="auto"/>
              <w:right w:val="single" w:sz="4" w:space="0" w:color="auto"/>
            </w:tcBorders>
          </w:tcPr>
          <w:p w14:paraId="6FEC4200" w14:textId="1BBE9384"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5ACE705" w14:textId="792DDFCE"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5278FBE" w14:textId="44D37647"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9C25F90" w14:textId="7F6D63CC"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0D8F498" w14:textId="229A796E"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E2C70E4" w14:textId="1B312F3B"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742B693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3F893BD" w14:textId="406FD57E"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DC_3A-28A-42A_n77C_UL_3A_n77C</w:t>
            </w:r>
          </w:p>
        </w:tc>
        <w:tc>
          <w:tcPr>
            <w:tcW w:w="1054" w:type="dxa"/>
            <w:tcBorders>
              <w:top w:val="single" w:sz="4" w:space="0" w:color="auto"/>
              <w:left w:val="single" w:sz="4" w:space="0" w:color="auto"/>
              <w:bottom w:val="single" w:sz="4" w:space="0" w:color="auto"/>
              <w:right w:val="single" w:sz="4" w:space="0" w:color="auto"/>
            </w:tcBorders>
          </w:tcPr>
          <w:p w14:paraId="0248ACD4" w14:textId="1D5E284E"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91AFB76" w14:textId="403CF088"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B2DAB6B" w14:textId="48ED9BBC"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21618A4" w14:textId="5E7C6911"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4BC0D38" w14:textId="65D78EFC"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D53D551" w14:textId="19954346"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64D2405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57F1F93" w14:textId="70FBC07E"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DC_3A-28A-42A_n77C_UL_28A_n77C</w:t>
            </w:r>
          </w:p>
        </w:tc>
        <w:tc>
          <w:tcPr>
            <w:tcW w:w="1054" w:type="dxa"/>
            <w:tcBorders>
              <w:top w:val="single" w:sz="4" w:space="0" w:color="auto"/>
              <w:left w:val="single" w:sz="4" w:space="0" w:color="auto"/>
              <w:bottom w:val="single" w:sz="4" w:space="0" w:color="auto"/>
              <w:right w:val="single" w:sz="4" w:space="0" w:color="auto"/>
            </w:tcBorders>
          </w:tcPr>
          <w:p w14:paraId="58EB2B0F" w14:textId="05148F06"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0DFC46D" w14:textId="00BF865E"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37F6B9B" w14:textId="0E429339"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A4FE343" w14:textId="2B16AD6D"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5CE65E5" w14:textId="2007FF86"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A27D2E3" w14:textId="6DE271BF"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716DF31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A3A8FC1" w14:textId="2214F38C"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DC_3A-21A-28A_n77C_UL_3A_n77C</w:t>
            </w:r>
          </w:p>
        </w:tc>
        <w:tc>
          <w:tcPr>
            <w:tcW w:w="1054" w:type="dxa"/>
            <w:tcBorders>
              <w:top w:val="single" w:sz="4" w:space="0" w:color="auto"/>
              <w:left w:val="single" w:sz="4" w:space="0" w:color="auto"/>
              <w:bottom w:val="single" w:sz="4" w:space="0" w:color="auto"/>
              <w:right w:val="single" w:sz="4" w:space="0" w:color="auto"/>
            </w:tcBorders>
          </w:tcPr>
          <w:p w14:paraId="03A98269" w14:textId="18D006B9"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8FC9877" w14:textId="7F9E97E8"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D71C80D" w14:textId="2332A3D3"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11464C2" w14:textId="68C39DCE"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66A0547" w14:textId="3389E4F8"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C591B02" w14:textId="4C21BE9B"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47F75D0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8366BCF" w14:textId="77B9C7C3"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DC_3A-21A-28A_n77C_UL_21A_n77C</w:t>
            </w:r>
          </w:p>
        </w:tc>
        <w:tc>
          <w:tcPr>
            <w:tcW w:w="1054" w:type="dxa"/>
            <w:tcBorders>
              <w:top w:val="single" w:sz="4" w:space="0" w:color="auto"/>
              <w:left w:val="single" w:sz="4" w:space="0" w:color="auto"/>
              <w:bottom w:val="single" w:sz="4" w:space="0" w:color="auto"/>
              <w:right w:val="single" w:sz="4" w:space="0" w:color="auto"/>
            </w:tcBorders>
          </w:tcPr>
          <w:p w14:paraId="7AD2B558" w14:textId="2D317056"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083E650" w14:textId="5CAF6DAE"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F27298F" w14:textId="459A2935"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C722A04" w14:textId="462BBB7B"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2C2C34E" w14:textId="16C446BC"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4CB57E2" w14:textId="02DA671A"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7D42B3D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69C4503" w14:textId="02F9E40D"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DC_3A-21A-28A_n77C_UL_28A_n77C</w:t>
            </w:r>
          </w:p>
        </w:tc>
        <w:tc>
          <w:tcPr>
            <w:tcW w:w="1054" w:type="dxa"/>
            <w:tcBorders>
              <w:top w:val="single" w:sz="4" w:space="0" w:color="auto"/>
              <w:left w:val="single" w:sz="4" w:space="0" w:color="auto"/>
              <w:bottom w:val="single" w:sz="4" w:space="0" w:color="auto"/>
              <w:right w:val="single" w:sz="4" w:space="0" w:color="auto"/>
            </w:tcBorders>
          </w:tcPr>
          <w:p w14:paraId="64108ABC" w14:textId="47AE68F7"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9A737DE" w14:textId="08FDA5F3"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F173D3A" w14:textId="0FB20AE5"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994C465" w14:textId="3C589A62"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B3F26DD" w14:textId="2E276C02"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0C2D3C2" w14:textId="39674A5D"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097773A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4A4D17F" w14:textId="469D2B75"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DC_1A-21A-28A_n78C_UL_1A_n78C</w:t>
            </w:r>
          </w:p>
        </w:tc>
        <w:tc>
          <w:tcPr>
            <w:tcW w:w="1054" w:type="dxa"/>
            <w:tcBorders>
              <w:top w:val="single" w:sz="4" w:space="0" w:color="auto"/>
              <w:left w:val="single" w:sz="4" w:space="0" w:color="auto"/>
              <w:bottom w:val="single" w:sz="4" w:space="0" w:color="auto"/>
              <w:right w:val="single" w:sz="4" w:space="0" w:color="auto"/>
            </w:tcBorders>
          </w:tcPr>
          <w:p w14:paraId="5205D92A" w14:textId="1698F429"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5690CE7" w14:textId="04DB7568"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A20E24A" w14:textId="4A9CB01F"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A963210" w14:textId="781D6309"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F0B48FC" w14:textId="1A6D3EF1"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EFBB5BA" w14:textId="6C1461F7"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45E80A6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14BA8FA" w14:textId="71E51911"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DC_1A-21A-28A_n78C_UL_21A_n78C</w:t>
            </w:r>
          </w:p>
        </w:tc>
        <w:tc>
          <w:tcPr>
            <w:tcW w:w="1054" w:type="dxa"/>
            <w:tcBorders>
              <w:top w:val="single" w:sz="4" w:space="0" w:color="auto"/>
              <w:left w:val="single" w:sz="4" w:space="0" w:color="auto"/>
              <w:bottom w:val="single" w:sz="4" w:space="0" w:color="auto"/>
              <w:right w:val="single" w:sz="4" w:space="0" w:color="auto"/>
            </w:tcBorders>
          </w:tcPr>
          <w:p w14:paraId="1E9E2EDA" w14:textId="7CFF8BB8"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578253B" w14:textId="72A01D6F"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D391F93" w14:textId="64FF2655"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37D2DC1" w14:textId="2B6E7069"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4513FC6" w14:textId="46DB2457"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C084FBE" w14:textId="600E0049"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34E896C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EB56C86" w14:textId="59ECBB76"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DC_1A-21A-28A_n78C_UL_28A_n78C</w:t>
            </w:r>
          </w:p>
        </w:tc>
        <w:tc>
          <w:tcPr>
            <w:tcW w:w="1054" w:type="dxa"/>
            <w:tcBorders>
              <w:top w:val="single" w:sz="4" w:space="0" w:color="auto"/>
              <w:left w:val="single" w:sz="4" w:space="0" w:color="auto"/>
              <w:bottom w:val="single" w:sz="4" w:space="0" w:color="auto"/>
              <w:right w:val="single" w:sz="4" w:space="0" w:color="auto"/>
            </w:tcBorders>
          </w:tcPr>
          <w:p w14:paraId="611116E3" w14:textId="69E08B09"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7A7E3DF" w14:textId="6642CB0F"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EDDC0F2" w14:textId="142DD2D4"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C3FE314" w14:textId="3CFDCE7B"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9F71D9B" w14:textId="6FE718C0"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83784A5" w14:textId="0FAD7650"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25E13E7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849CB03" w14:textId="4D2623C3"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DC_21A-28A-42C_n78C_UL_21A_n78C</w:t>
            </w:r>
          </w:p>
        </w:tc>
        <w:tc>
          <w:tcPr>
            <w:tcW w:w="1054" w:type="dxa"/>
            <w:tcBorders>
              <w:top w:val="single" w:sz="4" w:space="0" w:color="auto"/>
              <w:left w:val="single" w:sz="4" w:space="0" w:color="auto"/>
              <w:bottom w:val="single" w:sz="4" w:space="0" w:color="auto"/>
              <w:right w:val="single" w:sz="4" w:space="0" w:color="auto"/>
            </w:tcBorders>
          </w:tcPr>
          <w:p w14:paraId="11FDE32C" w14:textId="4B36C316"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400C17C" w14:textId="0EE6F544"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C0B9C39" w14:textId="0CA09895"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474F8F2" w14:textId="080A447B"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67F2545" w14:textId="0CF1C694"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6C59B3D" w14:textId="325BCF78"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45FA128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709D4CD" w14:textId="25A5BF8D"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DC_21A-28A-42C_n78C_UL_28A_n78C</w:t>
            </w:r>
          </w:p>
        </w:tc>
        <w:tc>
          <w:tcPr>
            <w:tcW w:w="1054" w:type="dxa"/>
            <w:tcBorders>
              <w:top w:val="single" w:sz="4" w:space="0" w:color="auto"/>
              <w:left w:val="single" w:sz="4" w:space="0" w:color="auto"/>
              <w:bottom w:val="single" w:sz="4" w:space="0" w:color="auto"/>
              <w:right w:val="single" w:sz="4" w:space="0" w:color="auto"/>
            </w:tcBorders>
          </w:tcPr>
          <w:p w14:paraId="5F3594A9" w14:textId="62B25D63"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5950F95" w14:textId="6FB57EA5"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2838817" w14:textId="0732EED0"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B08C6B3" w14:textId="4800483A"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ABBB3E4" w14:textId="4DDFA86B"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DF11D34" w14:textId="184CF86D"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3549A57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B05925C" w14:textId="655E7F0E"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DC_21A-28A-42A_n78C_UL_21A_n78C</w:t>
            </w:r>
          </w:p>
        </w:tc>
        <w:tc>
          <w:tcPr>
            <w:tcW w:w="1054" w:type="dxa"/>
            <w:tcBorders>
              <w:top w:val="single" w:sz="4" w:space="0" w:color="auto"/>
              <w:left w:val="single" w:sz="4" w:space="0" w:color="auto"/>
              <w:bottom w:val="single" w:sz="4" w:space="0" w:color="auto"/>
              <w:right w:val="single" w:sz="4" w:space="0" w:color="auto"/>
            </w:tcBorders>
          </w:tcPr>
          <w:p w14:paraId="0FCCAE17" w14:textId="753D2356"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A3F5397" w14:textId="45817F9F"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A769A47" w14:textId="5BE3221F"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3096824" w14:textId="33A0E5C4"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AECF875" w14:textId="3E9B5643"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0047001" w14:textId="68491BCF"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005A3900"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5EBD150" w14:textId="20497178"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DC_21A-28A-42A_n78C_UL_28A_n78C</w:t>
            </w:r>
          </w:p>
        </w:tc>
        <w:tc>
          <w:tcPr>
            <w:tcW w:w="1054" w:type="dxa"/>
            <w:tcBorders>
              <w:top w:val="single" w:sz="4" w:space="0" w:color="auto"/>
              <w:left w:val="single" w:sz="4" w:space="0" w:color="auto"/>
              <w:bottom w:val="single" w:sz="4" w:space="0" w:color="auto"/>
              <w:right w:val="single" w:sz="4" w:space="0" w:color="auto"/>
            </w:tcBorders>
          </w:tcPr>
          <w:p w14:paraId="62C9BDA5" w14:textId="3C92D27A"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07D4163" w14:textId="67A157ED"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0425E6A" w14:textId="57BCBB60"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D2CCE44" w14:textId="7E6D3048"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AF1E4AA" w14:textId="3DE23544"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CDE1F0E" w14:textId="2A2235F7"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3E23C2E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D1904F2" w14:textId="7CF9B1CB"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DC_1A-28A-42C_n78C_UL_1A_n78C</w:t>
            </w:r>
          </w:p>
        </w:tc>
        <w:tc>
          <w:tcPr>
            <w:tcW w:w="1054" w:type="dxa"/>
            <w:tcBorders>
              <w:top w:val="single" w:sz="4" w:space="0" w:color="auto"/>
              <w:left w:val="single" w:sz="4" w:space="0" w:color="auto"/>
              <w:bottom w:val="single" w:sz="4" w:space="0" w:color="auto"/>
              <w:right w:val="single" w:sz="4" w:space="0" w:color="auto"/>
            </w:tcBorders>
          </w:tcPr>
          <w:p w14:paraId="33DF9414" w14:textId="1226C5B0"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34086C7" w14:textId="747ABE09"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D7F4D04" w14:textId="7D7D0A69"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7BA92A9" w14:textId="41055B80"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B9908C7" w14:textId="059412FF"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8F29AA6" w14:textId="1CA97DC8"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49B7855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4DA99F3" w14:textId="20824640"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DC_1A-28A-42C_n78C_UL_28A_n78C</w:t>
            </w:r>
          </w:p>
        </w:tc>
        <w:tc>
          <w:tcPr>
            <w:tcW w:w="1054" w:type="dxa"/>
            <w:tcBorders>
              <w:top w:val="single" w:sz="4" w:space="0" w:color="auto"/>
              <w:left w:val="single" w:sz="4" w:space="0" w:color="auto"/>
              <w:bottom w:val="single" w:sz="4" w:space="0" w:color="auto"/>
              <w:right w:val="single" w:sz="4" w:space="0" w:color="auto"/>
            </w:tcBorders>
          </w:tcPr>
          <w:p w14:paraId="4150CE07" w14:textId="40CDC637"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3FCB8B6" w14:textId="3139F1F7"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146F39D" w14:textId="2D4B1D87"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9FC8B2D" w14:textId="35B87C8A"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8741F95" w14:textId="018E9254"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9EC4FA1" w14:textId="55904BF9"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66C3883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449BD13" w14:textId="764E1E97"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DC_1A-28A-42A_n78C_UL_1A_n78C</w:t>
            </w:r>
          </w:p>
        </w:tc>
        <w:tc>
          <w:tcPr>
            <w:tcW w:w="1054" w:type="dxa"/>
            <w:tcBorders>
              <w:top w:val="single" w:sz="4" w:space="0" w:color="auto"/>
              <w:left w:val="single" w:sz="4" w:space="0" w:color="auto"/>
              <w:bottom w:val="single" w:sz="4" w:space="0" w:color="auto"/>
              <w:right w:val="single" w:sz="4" w:space="0" w:color="auto"/>
            </w:tcBorders>
          </w:tcPr>
          <w:p w14:paraId="6BE7323B" w14:textId="2DF87AEC"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F7EE158" w14:textId="30907126"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197B3A0" w14:textId="1BBF76C9"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3D2E5FB" w14:textId="1B3CCE78"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CCD9465" w14:textId="06C99615"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5C2A1BD" w14:textId="7E8F57DA"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656FE3B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7D3AFC9" w14:textId="108059B3"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DC_1A-28A-42A_n78C_UL_28A_n78C</w:t>
            </w:r>
          </w:p>
        </w:tc>
        <w:tc>
          <w:tcPr>
            <w:tcW w:w="1054" w:type="dxa"/>
            <w:tcBorders>
              <w:top w:val="single" w:sz="4" w:space="0" w:color="auto"/>
              <w:left w:val="single" w:sz="4" w:space="0" w:color="auto"/>
              <w:bottom w:val="single" w:sz="4" w:space="0" w:color="auto"/>
              <w:right w:val="single" w:sz="4" w:space="0" w:color="auto"/>
            </w:tcBorders>
          </w:tcPr>
          <w:p w14:paraId="5F0B6678" w14:textId="26FDD68F"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366E920" w14:textId="731CFE11"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E0A612B" w14:textId="5C2A3730"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F3E81B7" w14:textId="5A9402FA"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C03342D" w14:textId="7B432927"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1F5955D" w14:textId="5A8EB26E"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15D865F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71C2397" w14:textId="29CBB3A1"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DC_3A-28A-42C_n78C_UL_3A_n78C</w:t>
            </w:r>
          </w:p>
        </w:tc>
        <w:tc>
          <w:tcPr>
            <w:tcW w:w="1054" w:type="dxa"/>
            <w:tcBorders>
              <w:top w:val="single" w:sz="4" w:space="0" w:color="auto"/>
              <w:left w:val="single" w:sz="4" w:space="0" w:color="auto"/>
              <w:bottom w:val="single" w:sz="4" w:space="0" w:color="auto"/>
              <w:right w:val="single" w:sz="4" w:space="0" w:color="auto"/>
            </w:tcBorders>
          </w:tcPr>
          <w:p w14:paraId="0D8E4002" w14:textId="06B7029B"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53A52C9" w14:textId="35EBA2FD"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986BC7D" w14:textId="2F600A24"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0F9EE96" w14:textId="1271DB4D"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F42CEE7" w14:textId="34F6D2BE"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10848A9" w14:textId="7BFF9E95"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7C6E6DB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1786EC6" w14:textId="3373BEF4"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DC_3A-28A-42C_n78C_UL_28A_n78C</w:t>
            </w:r>
          </w:p>
        </w:tc>
        <w:tc>
          <w:tcPr>
            <w:tcW w:w="1054" w:type="dxa"/>
            <w:tcBorders>
              <w:top w:val="single" w:sz="4" w:space="0" w:color="auto"/>
              <w:left w:val="single" w:sz="4" w:space="0" w:color="auto"/>
              <w:bottom w:val="single" w:sz="4" w:space="0" w:color="auto"/>
              <w:right w:val="single" w:sz="4" w:space="0" w:color="auto"/>
            </w:tcBorders>
          </w:tcPr>
          <w:p w14:paraId="443E7B65" w14:textId="7A715667"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C10A6E3" w14:textId="690C9D5C"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5DF1A19" w14:textId="1873B8FC"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AF8FD70" w14:textId="2A8C62F5"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D1F68B0" w14:textId="66BD0873"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8FFE7DA" w14:textId="7CFA0D7F"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6E08602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E2F6CE1" w14:textId="525E6022"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DC_3A-28A-42A_n78C_UL_3A_n78C</w:t>
            </w:r>
          </w:p>
        </w:tc>
        <w:tc>
          <w:tcPr>
            <w:tcW w:w="1054" w:type="dxa"/>
            <w:tcBorders>
              <w:top w:val="single" w:sz="4" w:space="0" w:color="auto"/>
              <w:left w:val="single" w:sz="4" w:space="0" w:color="auto"/>
              <w:bottom w:val="single" w:sz="4" w:space="0" w:color="auto"/>
              <w:right w:val="single" w:sz="4" w:space="0" w:color="auto"/>
            </w:tcBorders>
          </w:tcPr>
          <w:p w14:paraId="3C70CFAD" w14:textId="099AE4C7"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EDBF4D1" w14:textId="16475367"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74BCF03" w14:textId="1FE4CCA8"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251A52B" w14:textId="278C04E7"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13A3EDB" w14:textId="41A4CA6A"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28A4866" w14:textId="69F61CB2"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4E31410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E4D2481" w14:textId="5297E98E"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DC_3A-28A-42A_n78C_UL_28A_n78C</w:t>
            </w:r>
          </w:p>
        </w:tc>
        <w:tc>
          <w:tcPr>
            <w:tcW w:w="1054" w:type="dxa"/>
            <w:tcBorders>
              <w:top w:val="single" w:sz="4" w:space="0" w:color="auto"/>
              <w:left w:val="single" w:sz="4" w:space="0" w:color="auto"/>
              <w:bottom w:val="single" w:sz="4" w:space="0" w:color="auto"/>
              <w:right w:val="single" w:sz="4" w:space="0" w:color="auto"/>
            </w:tcBorders>
          </w:tcPr>
          <w:p w14:paraId="107E3D76" w14:textId="28E7C1C8"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6088E1D" w14:textId="5E01DD49"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140DBDC" w14:textId="21B7D0DA"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03F3AEC" w14:textId="23D3FC29"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4C44BD3" w14:textId="167D76E1"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99D9A32" w14:textId="6646623D"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72FBBC1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194D451" w14:textId="3E6BADB3"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DC_3A-21A-28A_n78C_UL_3A_n78C</w:t>
            </w:r>
          </w:p>
        </w:tc>
        <w:tc>
          <w:tcPr>
            <w:tcW w:w="1054" w:type="dxa"/>
            <w:tcBorders>
              <w:top w:val="single" w:sz="4" w:space="0" w:color="auto"/>
              <w:left w:val="single" w:sz="4" w:space="0" w:color="auto"/>
              <w:bottom w:val="single" w:sz="4" w:space="0" w:color="auto"/>
              <w:right w:val="single" w:sz="4" w:space="0" w:color="auto"/>
            </w:tcBorders>
          </w:tcPr>
          <w:p w14:paraId="65A1E670" w14:textId="43F382DF"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F124DAD" w14:textId="6FF06C7E"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C3AAA68" w14:textId="3533A975"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1A83958" w14:textId="19F8CB8B"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DAC851D" w14:textId="78A54565"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E7B8074" w14:textId="776432D7"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087D3B7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1AF921F" w14:textId="475F1C6C"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DC_3A-21A-28A_n78C_UL_21A_n78C</w:t>
            </w:r>
          </w:p>
        </w:tc>
        <w:tc>
          <w:tcPr>
            <w:tcW w:w="1054" w:type="dxa"/>
            <w:tcBorders>
              <w:top w:val="single" w:sz="4" w:space="0" w:color="auto"/>
              <w:left w:val="single" w:sz="4" w:space="0" w:color="auto"/>
              <w:bottom w:val="single" w:sz="4" w:space="0" w:color="auto"/>
              <w:right w:val="single" w:sz="4" w:space="0" w:color="auto"/>
            </w:tcBorders>
          </w:tcPr>
          <w:p w14:paraId="378571B9" w14:textId="26D22D0F"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568A478" w14:textId="68175969"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A7A5666" w14:textId="59FF6BBF"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25179D8" w14:textId="36D57227"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ABC37CC" w14:textId="35890DFF"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1B56F57" w14:textId="65EAC295"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7A59374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6781016" w14:textId="4BAB172E"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DC_3A-21A-28A_n78C_UL_28A_n78C</w:t>
            </w:r>
          </w:p>
        </w:tc>
        <w:tc>
          <w:tcPr>
            <w:tcW w:w="1054" w:type="dxa"/>
            <w:tcBorders>
              <w:top w:val="single" w:sz="4" w:space="0" w:color="auto"/>
              <w:left w:val="single" w:sz="4" w:space="0" w:color="auto"/>
              <w:bottom w:val="single" w:sz="4" w:space="0" w:color="auto"/>
              <w:right w:val="single" w:sz="4" w:space="0" w:color="auto"/>
            </w:tcBorders>
          </w:tcPr>
          <w:p w14:paraId="070DE4FA" w14:textId="7DA51EF1"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B15FB26" w14:textId="42A0FE95"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550C0B6" w14:textId="7A37AAE3"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5FDF324" w14:textId="44A3C1B9"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A656A91" w14:textId="594BA867"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FB62940" w14:textId="46885B39"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0D7197E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0EDCC7D" w14:textId="59DE2741"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DC_1A-21A-28A_n79C_UL_1A_n79C</w:t>
            </w:r>
          </w:p>
        </w:tc>
        <w:tc>
          <w:tcPr>
            <w:tcW w:w="1054" w:type="dxa"/>
            <w:tcBorders>
              <w:top w:val="single" w:sz="4" w:space="0" w:color="auto"/>
              <w:left w:val="single" w:sz="4" w:space="0" w:color="auto"/>
              <w:bottom w:val="single" w:sz="4" w:space="0" w:color="auto"/>
              <w:right w:val="single" w:sz="4" w:space="0" w:color="auto"/>
            </w:tcBorders>
          </w:tcPr>
          <w:p w14:paraId="4DCAC0E9" w14:textId="3A94BF62"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6577AE4" w14:textId="777ED31D"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5126B46" w14:textId="78207172"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EAA2C60" w14:textId="0FAD1728"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17557CF" w14:textId="7E5E0D01"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DB680A1" w14:textId="7925D765"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5748C41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3FE7ED3" w14:textId="1D96B91D"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DC_1A-21A-28A_n79C_UL_21A_n79C</w:t>
            </w:r>
          </w:p>
        </w:tc>
        <w:tc>
          <w:tcPr>
            <w:tcW w:w="1054" w:type="dxa"/>
            <w:tcBorders>
              <w:top w:val="single" w:sz="4" w:space="0" w:color="auto"/>
              <w:left w:val="single" w:sz="4" w:space="0" w:color="auto"/>
              <w:bottom w:val="single" w:sz="4" w:space="0" w:color="auto"/>
              <w:right w:val="single" w:sz="4" w:space="0" w:color="auto"/>
            </w:tcBorders>
          </w:tcPr>
          <w:p w14:paraId="35545F76" w14:textId="3A484775"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0DF008C" w14:textId="01EA16A5"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624A3B3" w14:textId="3BC53D98"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6A8BD48" w14:textId="18D8CC75"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2723B6B" w14:textId="50286EFB"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35E64AC" w14:textId="3A368227"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1F82C8B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89CFF61" w14:textId="775B16A1"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DC_1A-21A-28A_n79C_UL_28A_n79C</w:t>
            </w:r>
          </w:p>
        </w:tc>
        <w:tc>
          <w:tcPr>
            <w:tcW w:w="1054" w:type="dxa"/>
            <w:tcBorders>
              <w:top w:val="single" w:sz="4" w:space="0" w:color="auto"/>
              <w:left w:val="single" w:sz="4" w:space="0" w:color="auto"/>
              <w:bottom w:val="single" w:sz="4" w:space="0" w:color="auto"/>
              <w:right w:val="single" w:sz="4" w:space="0" w:color="auto"/>
            </w:tcBorders>
          </w:tcPr>
          <w:p w14:paraId="19FE0A47" w14:textId="7C800BE1"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1DCF7B2" w14:textId="5754BE6F"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5174074" w14:textId="582BEC61"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8108558" w14:textId="281839C1"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CD86DB1" w14:textId="446C65E6"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5F4E85C" w14:textId="0D8DF8A8"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0A7F3C5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CCF9AC5" w14:textId="4E39EA28"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DC_21A-28A-42C_n79C_UL_21A_n79C</w:t>
            </w:r>
          </w:p>
        </w:tc>
        <w:tc>
          <w:tcPr>
            <w:tcW w:w="1054" w:type="dxa"/>
            <w:tcBorders>
              <w:top w:val="single" w:sz="4" w:space="0" w:color="auto"/>
              <w:left w:val="single" w:sz="4" w:space="0" w:color="auto"/>
              <w:bottom w:val="single" w:sz="4" w:space="0" w:color="auto"/>
              <w:right w:val="single" w:sz="4" w:space="0" w:color="auto"/>
            </w:tcBorders>
          </w:tcPr>
          <w:p w14:paraId="7371658F" w14:textId="1ED8EE9A"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05211AA" w14:textId="03465D45"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77C8431" w14:textId="1A88FF2E"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EE8390D" w14:textId="14B23964"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DE154C0" w14:textId="14507537"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87D5052" w14:textId="6DAD882F"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7446383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7BE91E6" w14:textId="44E6EF51"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DC_21A-28A-42C_n79C_UL_28A_n79C</w:t>
            </w:r>
          </w:p>
        </w:tc>
        <w:tc>
          <w:tcPr>
            <w:tcW w:w="1054" w:type="dxa"/>
            <w:tcBorders>
              <w:top w:val="single" w:sz="4" w:space="0" w:color="auto"/>
              <w:left w:val="single" w:sz="4" w:space="0" w:color="auto"/>
              <w:bottom w:val="single" w:sz="4" w:space="0" w:color="auto"/>
              <w:right w:val="single" w:sz="4" w:space="0" w:color="auto"/>
            </w:tcBorders>
          </w:tcPr>
          <w:p w14:paraId="64F02F3F" w14:textId="6A77DAC1"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D51661E" w14:textId="13100046"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6C76BC1" w14:textId="6A8CBB93"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B7DC9D2" w14:textId="3404EDEA"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3B436AE" w14:textId="3C27F8FC"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3A2B6A8" w14:textId="6487A041"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2D394AE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AFFD8D8" w14:textId="09FAE758"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DC_21A-28A-42A_n79C_UL_21A_n79C</w:t>
            </w:r>
          </w:p>
        </w:tc>
        <w:tc>
          <w:tcPr>
            <w:tcW w:w="1054" w:type="dxa"/>
            <w:tcBorders>
              <w:top w:val="single" w:sz="4" w:space="0" w:color="auto"/>
              <w:left w:val="single" w:sz="4" w:space="0" w:color="auto"/>
              <w:bottom w:val="single" w:sz="4" w:space="0" w:color="auto"/>
              <w:right w:val="single" w:sz="4" w:space="0" w:color="auto"/>
            </w:tcBorders>
          </w:tcPr>
          <w:p w14:paraId="042E9E54" w14:textId="7989DEA0"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B7CB76A" w14:textId="392EA127"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A950824" w14:textId="421BCD1B"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266347A" w14:textId="3F986970"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5F81FA3" w14:textId="5511C55A"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AE27899" w14:textId="25CCFB78"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0EDDF11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53C33C5" w14:textId="73763F5D"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DC_21A-28A-42A_n79C_UL_28A_n79C</w:t>
            </w:r>
          </w:p>
        </w:tc>
        <w:tc>
          <w:tcPr>
            <w:tcW w:w="1054" w:type="dxa"/>
            <w:tcBorders>
              <w:top w:val="single" w:sz="4" w:space="0" w:color="auto"/>
              <w:left w:val="single" w:sz="4" w:space="0" w:color="auto"/>
              <w:bottom w:val="single" w:sz="4" w:space="0" w:color="auto"/>
              <w:right w:val="single" w:sz="4" w:space="0" w:color="auto"/>
            </w:tcBorders>
          </w:tcPr>
          <w:p w14:paraId="619ADB04" w14:textId="1A69D9D9"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CD1091D" w14:textId="69D709DC"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A575D26" w14:textId="43D7E20A"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49D5CD0" w14:textId="4C07835B"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3FE6184" w14:textId="57471F36"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0EFE983" w14:textId="5E853CB2"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23642B9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14963B9" w14:textId="54E828A6"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DC_1A-28A-42C_n79C_UL_1A_n79C</w:t>
            </w:r>
          </w:p>
        </w:tc>
        <w:tc>
          <w:tcPr>
            <w:tcW w:w="1054" w:type="dxa"/>
            <w:tcBorders>
              <w:top w:val="single" w:sz="4" w:space="0" w:color="auto"/>
              <w:left w:val="single" w:sz="4" w:space="0" w:color="auto"/>
              <w:bottom w:val="single" w:sz="4" w:space="0" w:color="auto"/>
              <w:right w:val="single" w:sz="4" w:space="0" w:color="auto"/>
            </w:tcBorders>
          </w:tcPr>
          <w:p w14:paraId="47837BA4" w14:textId="696C5360"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A2B20E6" w14:textId="7BC7795D"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399C6D7" w14:textId="38766FF3"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D6DCAD2" w14:textId="32B19DB6"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80AB447" w14:textId="62FC2030"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DB2E768" w14:textId="7D6BBFCE"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0BA65E8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2260E3E" w14:textId="0884AE8C"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DC_1A-28A-42C_n79C_UL_28A_n79C</w:t>
            </w:r>
          </w:p>
        </w:tc>
        <w:tc>
          <w:tcPr>
            <w:tcW w:w="1054" w:type="dxa"/>
            <w:tcBorders>
              <w:top w:val="single" w:sz="4" w:space="0" w:color="auto"/>
              <w:left w:val="single" w:sz="4" w:space="0" w:color="auto"/>
              <w:bottom w:val="single" w:sz="4" w:space="0" w:color="auto"/>
              <w:right w:val="single" w:sz="4" w:space="0" w:color="auto"/>
            </w:tcBorders>
          </w:tcPr>
          <w:p w14:paraId="18FD2F5A" w14:textId="6528D400"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40E4678" w14:textId="6A59E51B"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2B23AF7" w14:textId="29AA3108"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A8CF99C" w14:textId="0127C8AA"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D50B475" w14:textId="6E49E38B"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C27BDBA" w14:textId="23AB37C5"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2BF90AC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5F52CEB" w14:textId="0C1EF9C4"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DC_1A-28A-42A_n79C_UL_1A_n79C</w:t>
            </w:r>
          </w:p>
        </w:tc>
        <w:tc>
          <w:tcPr>
            <w:tcW w:w="1054" w:type="dxa"/>
            <w:tcBorders>
              <w:top w:val="single" w:sz="4" w:space="0" w:color="auto"/>
              <w:left w:val="single" w:sz="4" w:space="0" w:color="auto"/>
              <w:bottom w:val="single" w:sz="4" w:space="0" w:color="auto"/>
              <w:right w:val="single" w:sz="4" w:space="0" w:color="auto"/>
            </w:tcBorders>
          </w:tcPr>
          <w:p w14:paraId="59C918F9" w14:textId="1B6091A6"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2CFEDFD" w14:textId="62C03EAE"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DE9BB1B" w14:textId="7A8751B6"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ABBDD7E" w14:textId="3456A875"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42CE6B8" w14:textId="7B89555C"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99BE04F" w14:textId="5E9CA7DA"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5A2805E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2FB1FDE" w14:textId="4C778274"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DC_1A-28A-42A_n79C_UL_28A_n79C</w:t>
            </w:r>
          </w:p>
        </w:tc>
        <w:tc>
          <w:tcPr>
            <w:tcW w:w="1054" w:type="dxa"/>
            <w:tcBorders>
              <w:top w:val="single" w:sz="4" w:space="0" w:color="auto"/>
              <w:left w:val="single" w:sz="4" w:space="0" w:color="auto"/>
              <w:bottom w:val="single" w:sz="4" w:space="0" w:color="auto"/>
              <w:right w:val="single" w:sz="4" w:space="0" w:color="auto"/>
            </w:tcBorders>
          </w:tcPr>
          <w:p w14:paraId="07025919" w14:textId="1FD46892"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020D892" w14:textId="32BC6702"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7210D45" w14:textId="3AE032BB"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A06B456" w14:textId="46071649"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E4105CD" w14:textId="18EECD02"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F884766" w14:textId="1C3B7B14"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6A29BD6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8594A60" w14:textId="5E544B1F"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DC_3A-28A-42C_n79C_UL_3A_n79C</w:t>
            </w:r>
          </w:p>
        </w:tc>
        <w:tc>
          <w:tcPr>
            <w:tcW w:w="1054" w:type="dxa"/>
            <w:tcBorders>
              <w:top w:val="single" w:sz="4" w:space="0" w:color="auto"/>
              <w:left w:val="single" w:sz="4" w:space="0" w:color="auto"/>
              <w:bottom w:val="single" w:sz="4" w:space="0" w:color="auto"/>
              <w:right w:val="single" w:sz="4" w:space="0" w:color="auto"/>
            </w:tcBorders>
          </w:tcPr>
          <w:p w14:paraId="14873D83" w14:textId="62D2C644"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34F8F27" w14:textId="4B0D0F05"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E33865D" w14:textId="30ED6E55"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9B6644B" w14:textId="1FAE71F9"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532682A" w14:textId="02570EB0"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9D2E1B5" w14:textId="60DB3660"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3673EB7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D1B870F" w14:textId="181D3795"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DC_3A-28A-42C_n79C_UL_28A_n79C</w:t>
            </w:r>
          </w:p>
        </w:tc>
        <w:tc>
          <w:tcPr>
            <w:tcW w:w="1054" w:type="dxa"/>
            <w:tcBorders>
              <w:top w:val="single" w:sz="4" w:space="0" w:color="auto"/>
              <w:left w:val="single" w:sz="4" w:space="0" w:color="auto"/>
              <w:bottom w:val="single" w:sz="4" w:space="0" w:color="auto"/>
              <w:right w:val="single" w:sz="4" w:space="0" w:color="auto"/>
            </w:tcBorders>
          </w:tcPr>
          <w:p w14:paraId="04194111" w14:textId="33EA1291"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7E1D65B" w14:textId="35D70A6F"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DE94F35" w14:textId="54C1E2CF"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A90582E" w14:textId="2D26F931"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E93B1D5" w14:textId="4B32860C"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319F90B" w14:textId="6C4D4B81"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7E8209F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2B7C39F" w14:textId="5DC5D6B2"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DC_3A-28A-42A_n79C_UL_3A_n79C</w:t>
            </w:r>
          </w:p>
        </w:tc>
        <w:tc>
          <w:tcPr>
            <w:tcW w:w="1054" w:type="dxa"/>
            <w:tcBorders>
              <w:top w:val="single" w:sz="4" w:space="0" w:color="auto"/>
              <w:left w:val="single" w:sz="4" w:space="0" w:color="auto"/>
              <w:bottom w:val="single" w:sz="4" w:space="0" w:color="auto"/>
              <w:right w:val="single" w:sz="4" w:space="0" w:color="auto"/>
            </w:tcBorders>
          </w:tcPr>
          <w:p w14:paraId="3ED88BCB" w14:textId="09CA55E4"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477CD34" w14:textId="324DBC88"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308114A" w14:textId="6C568933"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78C3612" w14:textId="4EDA54C0"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90349D9" w14:textId="28F220E5"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E34E6AA" w14:textId="6BE4AE2E"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39779C3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90AADF7" w14:textId="3CAFDD57"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DC_3A-28A-42A_n79C_UL_28A_n79C</w:t>
            </w:r>
          </w:p>
        </w:tc>
        <w:tc>
          <w:tcPr>
            <w:tcW w:w="1054" w:type="dxa"/>
            <w:tcBorders>
              <w:top w:val="single" w:sz="4" w:space="0" w:color="auto"/>
              <w:left w:val="single" w:sz="4" w:space="0" w:color="auto"/>
              <w:bottom w:val="single" w:sz="4" w:space="0" w:color="auto"/>
              <w:right w:val="single" w:sz="4" w:space="0" w:color="auto"/>
            </w:tcBorders>
          </w:tcPr>
          <w:p w14:paraId="49C0972D" w14:textId="41CB2EC4"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C7466E5" w14:textId="2ACDFF14"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89C5F52" w14:textId="3EFB155E"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20197A5" w14:textId="416F9E53"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2235A06" w14:textId="7219B48F"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1418427" w14:textId="5F30CD0E"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7EB2C80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8BA7B13" w14:textId="2BB02629"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DC_3A-21A-28A_n79C_UL_3A_n79C</w:t>
            </w:r>
          </w:p>
        </w:tc>
        <w:tc>
          <w:tcPr>
            <w:tcW w:w="1054" w:type="dxa"/>
            <w:tcBorders>
              <w:top w:val="single" w:sz="4" w:space="0" w:color="auto"/>
              <w:left w:val="single" w:sz="4" w:space="0" w:color="auto"/>
              <w:bottom w:val="single" w:sz="4" w:space="0" w:color="auto"/>
              <w:right w:val="single" w:sz="4" w:space="0" w:color="auto"/>
            </w:tcBorders>
          </w:tcPr>
          <w:p w14:paraId="551082DC" w14:textId="1FB4AB2B"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5790E88" w14:textId="711753E7"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02F64BA" w14:textId="6E377CB5"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5380E01" w14:textId="61B817CC"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27E45C9" w14:textId="6E75EA9D"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147E897" w14:textId="3CB66C64"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5A07E1D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27BB783" w14:textId="7B6F2F92"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DC_3A-21A-28A_n79C_UL_21A_n79C</w:t>
            </w:r>
          </w:p>
        </w:tc>
        <w:tc>
          <w:tcPr>
            <w:tcW w:w="1054" w:type="dxa"/>
            <w:tcBorders>
              <w:top w:val="single" w:sz="4" w:space="0" w:color="auto"/>
              <w:left w:val="single" w:sz="4" w:space="0" w:color="auto"/>
              <w:bottom w:val="single" w:sz="4" w:space="0" w:color="auto"/>
              <w:right w:val="single" w:sz="4" w:space="0" w:color="auto"/>
            </w:tcBorders>
          </w:tcPr>
          <w:p w14:paraId="0F3C0C04" w14:textId="7380DEA9"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DA59D65" w14:textId="31EAE584"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593D80D" w14:textId="3D690CC6"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3D43294" w14:textId="021BD69C"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EA53905" w14:textId="0104C783"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3896C2D" w14:textId="2F669FD8"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5B85DCC0"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C6AF0D4" w14:textId="39729ED9"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DC_3A-21A-28A_n79C_UL_28A_n79C</w:t>
            </w:r>
          </w:p>
        </w:tc>
        <w:tc>
          <w:tcPr>
            <w:tcW w:w="1054" w:type="dxa"/>
            <w:tcBorders>
              <w:top w:val="single" w:sz="4" w:space="0" w:color="auto"/>
              <w:left w:val="single" w:sz="4" w:space="0" w:color="auto"/>
              <w:bottom w:val="single" w:sz="4" w:space="0" w:color="auto"/>
              <w:right w:val="single" w:sz="4" w:space="0" w:color="auto"/>
            </w:tcBorders>
          </w:tcPr>
          <w:p w14:paraId="1DA5C2A5" w14:textId="7D44B04A"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B28EE4F" w14:textId="4F2BEF55"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C4B39A5" w14:textId="0F0EF53C"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CEF4CFB" w14:textId="4BE2C857"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368EB2A" w14:textId="562C8304"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B1263A8" w14:textId="04AB04AD"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6A107D7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A729531" w14:textId="15AA7D3A"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DC_21A-28A-42C_n257M_UL_21A_n257M</w:t>
            </w:r>
          </w:p>
        </w:tc>
        <w:tc>
          <w:tcPr>
            <w:tcW w:w="1054" w:type="dxa"/>
            <w:tcBorders>
              <w:top w:val="single" w:sz="4" w:space="0" w:color="auto"/>
              <w:left w:val="single" w:sz="4" w:space="0" w:color="auto"/>
              <w:bottom w:val="single" w:sz="4" w:space="0" w:color="auto"/>
              <w:right w:val="single" w:sz="4" w:space="0" w:color="auto"/>
            </w:tcBorders>
          </w:tcPr>
          <w:p w14:paraId="48D2734F" w14:textId="4892CD9F"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C9E76DD" w14:textId="42E72567"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642DBF7" w14:textId="2FDF1A9E"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DFD9135" w14:textId="1D0CFAF7"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3B88F79" w14:textId="160487DC"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A64DA1D" w14:textId="46DCCA41"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4841552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5B79E83" w14:textId="0D6BA4D0"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DC_21A-28A-42C_n257M_UL_28A_n257M</w:t>
            </w:r>
          </w:p>
        </w:tc>
        <w:tc>
          <w:tcPr>
            <w:tcW w:w="1054" w:type="dxa"/>
            <w:tcBorders>
              <w:top w:val="single" w:sz="4" w:space="0" w:color="auto"/>
              <w:left w:val="single" w:sz="4" w:space="0" w:color="auto"/>
              <w:bottom w:val="single" w:sz="4" w:space="0" w:color="auto"/>
              <w:right w:val="single" w:sz="4" w:space="0" w:color="auto"/>
            </w:tcBorders>
          </w:tcPr>
          <w:p w14:paraId="4048D657" w14:textId="759E8086"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5539DC6" w14:textId="5CB58106"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3D88A6D" w14:textId="1F47F675"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54334BE" w14:textId="26C6ADFD"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E4B18E4" w14:textId="2F0D8154"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206C1B0" w14:textId="342732C2"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217761F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0638FFA" w14:textId="7BF6A3C3"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DC_21A-28A-42A_n257M_UL_21A_n257M</w:t>
            </w:r>
          </w:p>
        </w:tc>
        <w:tc>
          <w:tcPr>
            <w:tcW w:w="1054" w:type="dxa"/>
            <w:tcBorders>
              <w:top w:val="single" w:sz="4" w:space="0" w:color="auto"/>
              <w:left w:val="single" w:sz="4" w:space="0" w:color="auto"/>
              <w:bottom w:val="single" w:sz="4" w:space="0" w:color="auto"/>
              <w:right w:val="single" w:sz="4" w:space="0" w:color="auto"/>
            </w:tcBorders>
          </w:tcPr>
          <w:p w14:paraId="369758A4" w14:textId="3FF557EA"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73057EE" w14:textId="423A9163"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4AA22D2" w14:textId="5ED2FBA4"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E06B891" w14:textId="5F0CA123"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2E36A30" w14:textId="028E9E66"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96DB9A3" w14:textId="345F6B00"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6EB6729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A5CF57F" w14:textId="68572043"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DC_21A-28A-42A_n257M_UL_28A_n257M</w:t>
            </w:r>
          </w:p>
        </w:tc>
        <w:tc>
          <w:tcPr>
            <w:tcW w:w="1054" w:type="dxa"/>
            <w:tcBorders>
              <w:top w:val="single" w:sz="4" w:space="0" w:color="auto"/>
              <w:left w:val="single" w:sz="4" w:space="0" w:color="auto"/>
              <w:bottom w:val="single" w:sz="4" w:space="0" w:color="auto"/>
              <w:right w:val="single" w:sz="4" w:space="0" w:color="auto"/>
            </w:tcBorders>
          </w:tcPr>
          <w:p w14:paraId="5B430EA8" w14:textId="717D8BAB"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696373F" w14:textId="78641D72"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BD23B29" w14:textId="4B989E77"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B34747B" w14:textId="3904264E"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6654B54" w14:textId="6F3E4777"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707BBA5" w14:textId="434884DC"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2A3C281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38C0ADC" w14:textId="60D9CBEC"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DC_1A-28A-42C_n257M_UL_1A_n257M</w:t>
            </w:r>
          </w:p>
        </w:tc>
        <w:tc>
          <w:tcPr>
            <w:tcW w:w="1054" w:type="dxa"/>
            <w:tcBorders>
              <w:top w:val="single" w:sz="4" w:space="0" w:color="auto"/>
              <w:left w:val="single" w:sz="4" w:space="0" w:color="auto"/>
              <w:bottom w:val="single" w:sz="4" w:space="0" w:color="auto"/>
              <w:right w:val="single" w:sz="4" w:space="0" w:color="auto"/>
            </w:tcBorders>
          </w:tcPr>
          <w:p w14:paraId="6E8963E0" w14:textId="1E70FBF8"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7C96CEE" w14:textId="6F7F2DC3"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564B74E" w14:textId="501DC3AA"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3D92B2A" w14:textId="20E81F23"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D59BF9A" w14:textId="03FF350B"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7184C83" w14:textId="70A2AABB"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3805DF40"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88B87BF" w14:textId="54525D63"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DC_1A-28A-42C_n257M_UL_28A_n257M</w:t>
            </w:r>
          </w:p>
        </w:tc>
        <w:tc>
          <w:tcPr>
            <w:tcW w:w="1054" w:type="dxa"/>
            <w:tcBorders>
              <w:top w:val="single" w:sz="4" w:space="0" w:color="auto"/>
              <w:left w:val="single" w:sz="4" w:space="0" w:color="auto"/>
              <w:bottom w:val="single" w:sz="4" w:space="0" w:color="auto"/>
              <w:right w:val="single" w:sz="4" w:space="0" w:color="auto"/>
            </w:tcBorders>
          </w:tcPr>
          <w:p w14:paraId="5BE36BA6" w14:textId="76D56F36"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EA5A129" w14:textId="7518590F"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3248446" w14:textId="2B7CA991"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AF35E39" w14:textId="6881ED39"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572A705" w14:textId="5B76A3D5"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A7E3D63" w14:textId="71781371"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55D1880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540ACBC" w14:textId="625CFE03"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DC_1A-28A-42A_n257M_UL_1A_n257M</w:t>
            </w:r>
          </w:p>
        </w:tc>
        <w:tc>
          <w:tcPr>
            <w:tcW w:w="1054" w:type="dxa"/>
            <w:tcBorders>
              <w:top w:val="single" w:sz="4" w:space="0" w:color="auto"/>
              <w:left w:val="single" w:sz="4" w:space="0" w:color="auto"/>
              <w:bottom w:val="single" w:sz="4" w:space="0" w:color="auto"/>
              <w:right w:val="single" w:sz="4" w:space="0" w:color="auto"/>
            </w:tcBorders>
          </w:tcPr>
          <w:p w14:paraId="0D2F7F38" w14:textId="2489A823"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2302F6D" w14:textId="50040188"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D986F9E" w14:textId="268ED9ED"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BFEE687" w14:textId="514B26F3"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CDE92A0" w14:textId="4B22078D"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1ABC5D7" w14:textId="73888CCD"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035BD1D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67F1C2A" w14:textId="748D34EF"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DC_1A-28A-42A_n257M_UL_28A_n257M</w:t>
            </w:r>
          </w:p>
        </w:tc>
        <w:tc>
          <w:tcPr>
            <w:tcW w:w="1054" w:type="dxa"/>
            <w:tcBorders>
              <w:top w:val="single" w:sz="4" w:space="0" w:color="auto"/>
              <w:left w:val="single" w:sz="4" w:space="0" w:color="auto"/>
              <w:bottom w:val="single" w:sz="4" w:space="0" w:color="auto"/>
              <w:right w:val="single" w:sz="4" w:space="0" w:color="auto"/>
            </w:tcBorders>
          </w:tcPr>
          <w:p w14:paraId="35686301" w14:textId="6834B83F"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0AAFED9" w14:textId="498D39CE"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AFF8A5F" w14:textId="588E99D8"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86C398C" w14:textId="71B0D998"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AE8AFC2" w14:textId="28988C2A"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BABA813" w14:textId="7F45E91E"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2D5FD04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D890522" w14:textId="4FC68DAF"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DC_1A-21A-28A_n257M_UL_1A_n257M</w:t>
            </w:r>
          </w:p>
        </w:tc>
        <w:tc>
          <w:tcPr>
            <w:tcW w:w="1054" w:type="dxa"/>
            <w:tcBorders>
              <w:top w:val="single" w:sz="4" w:space="0" w:color="auto"/>
              <w:left w:val="single" w:sz="4" w:space="0" w:color="auto"/>
              <w:bottom w:val="single" w:sz="4" w:space="0" w:color="auto"/>
              <w:right w:val="single" w:sz="4" w:space="0" w:color="auto"/>
            </w:tcBorders>
          </w:tcPr>
          <w:p w14:paraId="7C96BBEB" w14:textId="0F365482"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DB42D05" w14:textId="3254C237"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42FDC07" w14:textId="380D1724"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B18CFC2" w14:textId="693D81A3"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1E72FCE" w14:textId="77A347F1"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D219BB9" w14:textId="4E0BE0CF"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0CD2271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BC8D7C8" w14:textId="7531CAC8"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DC_1A-21A-28A_n257M_UL_21A_n257M</w:t>
            </w:r>
          </w:p>
        </w:tc>
        <w:tc>
          <w:tcPr>
            <w:tcW w:w="1054" w:type="dxa"/>
            <w:tcBorders>
              <w:top w:val="single" w:sz="4" w:space="0" w:color="auto"/>
              <w:left w:val="single" w:sz="4" w:space="0" w:color="auto"/>
              <w:bottom w:val="single" w:sz="4" w:space="0" w:color="auto"/>
              <w:right w:val="single" w:sz="4" w:space="0" w:color="auto"/>
            </w:tcBorders>
          </w:tcPr>
          <w:p w14:paraId="530ACD20" w14:textId="123D546B"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06C2AAD" w14:textId="55DC46CA"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0AE17D3" w14:textId="38BC5392"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1D4BF7D" w14:textId="2BDED0DF"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9C2DCF9" w14:textId="1DFFC3C5"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3A42FFF" w14:textId="78061E5A"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597C32B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166C9EA" w14:textId="0CB348CA"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DC_1A-21A-28A_n257M_UL_28A_n257M</w:t>
            </w:r>
          </w:p>
        </w:tc>
        <w:tc>
          <w:tcPr>
            <w:tcW w:w="1054" w:type="dxa"/>
            <w:tcBorders>
              <w:top w:val="single" w:sz="4" w:space="0" w:color="auto"/>
              <w:left w:val="single" w:sz="4" w:space="0" w:color="auto"/>
              <w:bottom w:val="single" w:sz="4" w:space="0" w:color="auto"/>
              <w:right w:val="single" w:sz="4" w:space="0" w:color="auto"/>
            </w:tcBorders>
          </w:tcPr>
          <w:p w14:paraId="3F5D092C" w14:textId="54FC35D6"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F35BDCA" w14:textId="6AAA4561"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BBEE24B" w14:textId="1DC74EF8"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4FC5772" w14:textId="022D45B5"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FB3A886" w14:textId="1DD7DA6B"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A54FD09" w14:textId="7CE2EE0C"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3C71402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A397C95" w14:textId="5FB7F8C7"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DC_3A-28A-42C_n257M_UL_3A_n257M</w:t>
            </w:r>
          </w:p>
        </w:tc>
        <w:tc>
          <w:tcPr>
            <w:tcW w:w="1054" w:type="dxa"/>
            <w:tcBorders>
              <w:top w:val="single" w:sz="4" w:space="0" w:color="auto"/>
              <w:left w:val="single" w:sz="4" w:space="0" w:color="auto"/>
              <w:bottom w:val="single" w:sz="4" w:space="0" w:color="auto"/>
              <w:right w:val="single" w:sz="4" w:space="0" w:color="auto"/>
            </w:tcBorders>
          </w:tcPr>
          <w:p w14:paraId="7A6D35B2" w14:textId="2FCFE2DB"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AB1D823" w14:textId="553EA900"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3BD94E7" w14:textId="28D33587"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B0621C2" w14:textId="49B93690"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549E006" w14:textId="616F06D4"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E242A23" w14:textId="7B65EF05"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6485453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A00C432" w14:textId="67BDD8AD"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DC_3A-28A-42C_n257M_UL_28A_n257M</w:t>
            </w:r>
          </w:p>
        </w:tc>
        <w:tc>
          <w:tcPr>
            <w:tcW w:w="1054" w:type="dxa"/>
            <w:tcBorders>
              <w:top w:val="single" w:sz="4" w:space="0" w:color="auto"/>
              <w:left w:val="single" w:sz="4" w:space="0" w:color="auto"/>
              <w:bottom w:val="single" w:sz="4" w:space="0" w:color="auto"/>
              <w:right w:val="single" w:sz="4" w:space="0" w:color="auto"/>
            </w:tcBorders>
          </w:tcPr>
          <w:p w14:paraId="3A738F4D" w14:textId="792E426E"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E4D4E57" w14:textId="7EB77124"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6C369D8" w14:textId="108F8443"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1C0889E" w14:textId="6CD1B21D"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245E6B3" w14:textId="43AAF015"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EB01794" w14:textId="0FC91EB0"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589DD1E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0810069" w14:textId="3989B37A"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DC_3A-28A-42A_n257M_UL_3A_n257M</w:t>
            </w:r>
          </w:p>
        </w:tc>
        <w:tc>
          <w:tcPr>
            <w:tcW w:w="1054" w:type="dxa"/>
            <w:tcBorders>
              <w:top w:val="single" w:sz="4" w:space="0" w:color="auto"/>
              <w:left w:val="single" w:sz="4" w:space="0" w:color="auto"/>
              <w:bottom w:val="single" w:sz="4" w:space="0" w:color="auto"/>
              <w:right w:val="single" w:sz="4" w:space="0" w:color="auto"/>
            </w:tcBorders>
          </w:tcPr>
          <w:p w14:paraId="5FF98A25" w14:textId="72B72A21"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3358AA8" w14:textId="77D839E2"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8150102" w14:textId="31AAFD3C"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8D4897D" w14:textId="07C1C296"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CAB5023" w14:textId="2F52BB87"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32E0C62" w14:textId="13F0E504"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46BD444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ECE94F4" w14:textId="65F0BA7E"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DC_3A-28A-42A_n257M_UL_28A_n257M</w:t>
            </w:r>
          </w:p>
        </w:tc>
        <w:tc>
          <w:tcPr>
            <w:tcW w:w="1054" w:type="dxa"/>
            <w:tcBorders>
              <w:top w:val="single" w:sz="4" w:space="0" w:color="auto"/>
              <w:left w:val="single" w:sz="4" w:space="0" w:color="auto"/>
              <w:bottom w:val="single" w:sz="4" w:space="0" w:color="auto"/>
              <w:right w:val="single" w:sz="4" w:space="0" w:color="auto"/>
            </w:tcBorders>
          </w:tcPr>
          <w:p w14:paraId="66352F74" w14:textId="5F2F7326"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16A54AD" w14:textId="3A6170EA"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73F3B08" w14:textId="1B8E7C0F"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FC84EA4" w14:textId="443A085E"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27DADE9" w14:textId="015FCB7B"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A85B6AA" w14:textId="530DCC2E"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01116A8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BF29C84" w14:textId="142F891B"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DC_3A-21A-42C_n257M_UL_3A_n257M</w:t>
            </w:r>
          </w:p>
        </w:tc>
        <w:tc>
          <w:tcPr>
            <w:tcW w:w="1054" w:type="dxa"/>
            <w:tcBorders>
              <w:top w:val="single" w:sz="4" w:space="0" w:color="auto"/>
              <w:left w:val="single" w:sz="4" w:space="0" w:color="auto"/>
              <w:bottom w:val="single" w:sz="4" w:space="0" w:color="auto"/>
              <w:right w:val="single" w:sz="4" w:space="0" w:color="auto"/>
            </w:tcBorders>
          </w:tcPr>
          <w:p w14:paraId="556B574F" w14:textId="7EAB8F69"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2014626" w14:textId="16A99E7E"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5ECC81D" w14:textId="535ED7C7"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7C5F618" w14:textId="7888D524"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07EF6B3" w14:textId="3465BCD7"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1CAEDCC" w14:textId="3E0A5A33"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4DA20A3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35802F2" w14:textId="5C6EF024"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DC_3A-21A-42C_n257M_UL_21A_n257M</w:t>
            </w:r>
          </w:p>
        </w:tc>
        <w:tc>
          <w:tcPr>
            <w:tcW w:w="1054" w:type="dxa"/>
            <w:tcBorders>
              <w:top w:val="single" w:sz="4" w:space="0" w:color="auto"/>
              <w:left w:val="single" w:sz="4" w:space="0" w:color="auto"/>
              <w:bottom w:val="single" w:sz="4" w:space="0" w:color="auto"/>
              <w:right w:val="single" w:sz="4" w:space="0" w:color="auto"/>
            </w:tcBorders>
          </w:tcPr>
          <w:p w14:paraId="4275F6EC" w14:textId="26FF8134"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28EA2FC" w14:textId="330C5F7D"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50F82EC" w14:textId="2E33250E"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F1E8EB8" w14:textId="7B214B58"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25613C5" w14:textId="47547730"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B4127D6" w14:textId="0E6D4EF9"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4088CF4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78AE96C" w14:textId="5B84CEC0"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DC_3A-21A-42A_n257M_UL_3A_n257M</w:t>
            </w:r>
          </w:p>
        </w:tc>
        <w:tc>
          <w:tcPr>
            <w:tcW w:w="1054" w:type="dxa"/>
            <w:tcBorders>
              <w:top w:val="single" w:sz="4" w:space="0" w:color="auto"/>
              <w:left w:val="single" w:sz="4" w:space="0" w:color="auto"/>
              <w:bottom w:val="single" w:sz="4" w:space="0" w:color="auto"/>
              <w:right w:val="single" w:sz="4" w:space="0" w:color="auto"/>
            </w:tcBorders>
          </w:tcPr>
          <w:p w14:paraId="0729AFBA" w14:textId="10FC948A"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5471DBA" w14:textId="44DB1E1E"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44C5A62" w14:textId="127B5477"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0345E6F" w14:textId="206420F0"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417937A" w14:textId="3C506A82"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7819046" w14:textId="7412D677"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5410369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68E27A0" w14:textId="0D0A653F"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DC_3A-21A-42A_n257M_UL_21A_n257M</w:t>
            </w:r>
          </w:p>
        </w:tc>
        <w:tc>
          <w:tcPr>
            <w:tcW w:w="1054" w:type="dxa"/>
            <w:tcBorders>
              <w:top w:val="single" w:sz="4" w:space="0" w:color="auto"/>
              <w:left w:val="single" w:sz="4" w:space="0" w:color="auto"/>
              <w:bottom w:val="single" w:sz="4" w:space="0" w:color="auto"/>
              <w:right w:val="single" w:sz="4" w:space="0" w:color="auto"/>
            </w:tcBorders>
          </w:tcPr>
          <w:p w14:paraId="6692DC32" w14:textId="62DACC12"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B165769" w14:textId="7ED3B27D"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3242A8B" w14:textId="11BA79E3"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D80D057" w14:textId="39E2A73F"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1C57C24" w14:textId="4736F50D"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0381F2A" w14:textId="2263D369"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49EF393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4075029" w14:textId="79731A84"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DC_3A-21A-28A_n257M_UL_3A_n257M</w:t>
            </w:r>
          </w:p>
        </w:tc>
        <w:tc>
          <w:tcPr>
            <w:tcW w:w="1054" w:type="dxa"/>
            <w:tcBorders>
              <w:top w:val="single" w:sz="4" w:space="0" w:color="auto"/>
              <w:left w:val="single" w:sz="4" w:space="0" w:color="auto"/>
              <w:bottom w:val="single" w:sz="4" w:space="0" w:color="auto"/>
              <w:right w:val="single" w:sz="4" w:space="0" w:color="auto"/>
            </w:tcBorders>
          </w:tcPr>
          <w:p w14:paraId="079B0F09" w14:textId="4FCD3FD9"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29C9373" w14:textId="10175874"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BD1920C" w14:textId="6AB214E5"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1DCA616" w14:textId="4CD88668"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8DC57A9" w14:textId="29A92F3B"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81BB4AE" w14:textId="5A85B00A"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2AE2AAE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67D646A" w14:textId="54C3A3B4"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DC_3A-21A-28A_n257M_UL_21A_n257M</w:t>
            </w:r>
          </w:p>
        </w:tc>
        <w:tc>
          <w:tcPr>
            <w:tcW w:w="1054" w:type="dxa"/>
            <w:tcBorders>
              <w:top w:val="single" w:sz="4" w:space="0" w:color="auto"/>
              <w:left w:val="single" w:sz="4" w:space="0" w:color="auto"/>
              <w:bottom w:val="single" w:sz="4" w:space="0" w:color="auto"/>
              <w:right w:val="single" w:sz="4" w:space="0" w:color="auto"/>
            </w:tcBorders>
          </w:tcPr>
          <w:p w14:paraId="53820D6C" w14:textId="706C2247"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F49DD0C" w14:textId="7F6C0197"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FB1F605" w14:textId="55BF6605"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937DD6E" w14:textId="2AB9A75B"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F36A6F8" w14:textId="2F562A39"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EB0420C" w14:textId="179E9038"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062C5BD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C27D9F7" w14:textId="6ECB7B33"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DC_3A-21A-28A_n257M_UL_28A_n257M</w:t>
            </w:r>
          </w:p>
        </w:tc>
        <w:tc>
          <w:tcPr>
            <w:tcW w:w="1054" w:type="dxa"/>
            <w:tcBorders>
              <w:top w:val="single" w:sz="4" w:space="0" w:color="auto"/>
              <w:left w:val="single" w:sz="4" w:space="0" w:color="auto"/>
              <w:bottom w:val="single" w:sz="4" w:space="0" w:color="auto"/>
              <w:right w:val="single" w:sz="4" w:space="0" w:color="auto"/>
            </w:tcBorders>
          </w:tcPr>
          <w:p w14:paraId="4FE1BC16" w14:textId="0F4253A8"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1F96C70" w14:textId="7E901EE2"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8C1D35C" w14:textId="390F8112"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ED665FC" w14:textId="22D76961"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2134E3C" w14:textId="3CF27FE9"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9AD3DE4" w14:textId="3E21E709"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3E61E17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6EF0152" w14:textId="4C140AD8"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DC_3A-28A-42D_n77C_UL_3A_n77C</w:t>
            </w:r>
          </w:p>
        </w:tc>
        <w:tc>
          <w:tcPr>
            <w:tcW w:w="1054" w:type="dxa"/>
            <w:tcBorders>
              <w:top w:val="single" w:sz="4" w:space="0" w:color="auto"/>
              <w:left w:val="single" w:sz="4" w:space="0" w:color="auto"/>
              <w:bottom w:val="single" w:sz="4" w:space="0" w:color="auto"/>
              <w:right w:val="single" w:sz="4" w:space="0" w:color="auto"/>
            </w:tcBorders>
            <w:vAlign w:val="center"/>
          </w:tcPr>
          <w:p w14:paraId="2A127D7C" w14:textId="37F0CE2C"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264B798" w14:textId="2C222F53"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CE408E1" w14:textId="35A9127F"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3355E3B" w14:textId="32375DE4"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16CC3A4" w14:textId="1119BFCF"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49A4BFC" w14:textId="23E022B8"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2008EC2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2E5703D" w14:textId="11582FAB"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DC_3A-28A-42D_n77C_UL_28A_n77C</w:t>
            </w:r>
          </w:p>
        </w:tc>
        <w:tc>
          <w:tcPr>
            <w:tcW w:w="1054" w:type="dxa"/>
            <w:tcBorders>
              <w:top w:val="single" w:sz="4" w:space="0" w:color="auto"/>
              <w:left w:val="single" w:sz="4" w:space="0" w:color="auto"/>
              <w:bottom w:val="single" w:sz="4" w:space="0" w:color="auto"/>
              <w:right w:val="single" w:sz="4" w:space="0" w:color="auto"/>
            </w:tcBorders>
            <w:vAlign w:val="center"/>
          </w:tcPr>
          <w:p w14:paraId="370F7F3F" w14:textId="7F297FFE"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891585F" w14:textId="76204169"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AF8261B" w14:textId="68A0C15C"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CDA9B60" w14:textId="7A26E26D"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98762E1" w14:textId="40C9610A"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9E923A3" w14:textId="089C96C6"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3C784AB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8CA5780" w14:textId="6DD838D5"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DC_3A-28A-42D_n78C_UL_3A_n78C</w:t>
            </w:r>
          </w:p>
        </w:tc>
        <w:tc>
          <w:tcPr>
            <w:tcW w:w="1054" w:type="dxa"/>
            <w:tcBorders>
              <w:top w:val="single" w:sz="4" w:space="0" w:color="auto"/>
              <w:left w:val="single" w:sz="4" w:space="0" w:color="auto"/>
              <w:bottom w:val="single" w:sz="4" w:space="0" w:color="auto"/>
              <w:right w:val="single" w:sz="4" w:space="0" w:color="auto"/>
            </w:tcBorders>
            <w:vAlign w:val="center"/>
          </w:tcPr>
          <w:p w14:paraId="558B7448" w14:textId="1B092D1B"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1F8E37E" w14:textId="4A1423AC"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43C43D9" w14:textId="7A50F11C"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703A4F7" w14:textId="0E3EAE72"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1DC5600" w14:textId="15B6F4DA"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CDBEF4E" w14:textId="26DC13D5"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2827DFC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ED5CB11" w14:textId="1CC00B57"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DC_3A-28A-42D_n78C_UL_28A_n78C</w:t>
            </w:r>
          </w:p>
        </w:tc>
        <w:tc>
          <w:tcPr>
            <w:tcW w:w="1054" w:type="dxa"/>
            <w:tcBorders>
              <w:top w:val="single" w:sz="4" w:space="0" w:color="auto"/>
              <w:left w:val="single" w:sz="4" w:space="0" w:color="auto"/>
              <w:bottom w:val="single" w:sz="4" w:space="0" w:color="auto"/>
              <w:right w:val="single" w:sz="4" w:space="0" w:color="auto"/>
            </w:tcBorders>
            <w:vAlign w:val="center"/>
          </w:tcPr>
          <w:p w14:paraId="5ADC0444" w14:textId="0E7FD7BC"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59C7B22" w14:textId="5983F394"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F2CA204" w14:textId="63F1948A"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E50450E" w14:textId="45DC5AE2"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875D625" w14:textId="31976765"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BA51BCA" w14:textId="1866589F"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494977C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EEEAE90" w14:textId="22848D98"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DC_3A-28A-42D_n79C_UL_3A_n79C</w:t>
            </w:r>
          </w:p>
        </w:tc>
        <w:tc>
          <w:tcPr>
            <w:tcW w:w="1054" w:type="dxa"/>
            <w:tcBorders>
              <w:top w:val="single" w:sz="4" w:space="0" w:color="auto"/>
              <w:left w:val="single" w:sz="4" w:space="0" w:color="auto"/>
              <w:bottom w:val="single" w:sz="4" w:space="0" w:color="auto"/>
              <w:right w:val="single" w:sz="4" w:space="0" w:color="auto"/>
            </w:tcBorders>
            <w:vAlign w:val="center"/>
          </w:tcPr>
          <w:p w14:paraId="45AB8116" w14:textId="5238CF91"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F83FA5D" w14:textId="687FD539"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528A5AA" w14:textId="296297D1"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3684977" w14:textId="4666EE6A"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2D74AD9" w14:textId="75D528E7"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85F40E6" w14:textId="0D8F224D"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28756E2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0ABBAD0" w14:textId="3C0F9F64"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DC_3A-28A-42D_n79C_UL_28A_n79C</w:t>
            </w:r>
          </w:p>
        </w:tc>
        <w:tc>
          <w:tcPr>
            <w:tcW w:w="1054" w:type="dxa"/>
            <w:tcBorders>
              <w:top w:val="single" w:sz="4" w:space="0" w:color="auto"/>
              <w:left w:val="single" w:sz="4" w:space="0" w:color="auto"/>
              <w:bottom w:val="single" w:sz="4" w:space="0" w:color="auto"/>
              <w:right w:val="single" w:sz="4" w:space="0" w:color="auto"/>
            </w:tcBorders>
            <w:vAlign w:val="center"/>
          </w:tcPr>
          <w:p w14:paraId="172A8E1D" w14:textId="3E629545"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69AAC20" w14:textId="67055F04"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6CA2D4E" w14:textId="4723AB87"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538CF79" w14:textId="3E7845CA"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F7C0908" w14:textId="271A37DE"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4735AF7" w14:textId="33DDFF30"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0BCF4DF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EA81DF3" w14:textId="2AEE8BA5"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DC_3A-28A-42D_n257M_UL_3A_n257M</w:t>
            </w:r>
          </w:p>
        </w:tc>
        <w:tc>
          <w:tcPr>
            <w:tcW w:w="1054" w:type="dxa"/>
            <w:tcBorders>
              <w:top w:val="single" w:sz="4" w:space="0" w:color="auto"/>
              <w:left w:val="single" w:sz="4" w:space="0" w:color="auto"/>
              <w:bottom w:val="single" w:sz="4" w:space="0" w:color="auto"/>
              <w:right w:val="single" w:sz="4" w:space="0" w:color="auto"/>
            </w:tcBorders>
            <w:vAlign w:val="center"/>
          </w:tcPr>
          <w:p w14:paraId="4291DA27" w14:textId="1C6FF20A"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06AF324" w14:textId="0DA52CD9"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1FE9846" w14:textId="6693AF79"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F249A5C" w14:textId="4ABFA965"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A42889A" w14:textId="35D26BDF"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57F32DE" w14:textId="64811E3B"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608C1B2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2623494" w14:textId="79FACBDB"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DC_3A-28A-42D_n257M_UL_28A_n257M</w:t>
            </w:r>
          </w:p>
        </w:tc>
        <w:tc>
          <w:tcPr>
            <w:tcW w:w="1054" w:type="dxa"/>
            <w:tcBorders>
              <w:top w:val="single" w:sz="4" w:space="0" w:color="auto"/>
              <w:left w:val="single" w:sz="4" w:space="0" w:color="auto"/>
              <w:bottom w:val="single" w:sz="4" w:space="0" w:color="auto"/>
              <w:right w:val="single" w:sz="4" w:space="0" w:color="auto"/>
            </w:tcBorders>
            <w:vAlign w:val="center"/>
          </w:tcPr>
          <w:p w14:paraId="1C87E730" w14:textId="256B9A34" w:rsidR="00A02353" w:rsidRPr="009C0D56" w:rsidRDefault="00A02353" w:rsidP="00A02353">
            <w:pPr>
              <w:pStyle w:val="TAL"/>
              <w:rPr>
                <w:rFonts w:eastAsia="Malgun Gothic" w:cs="Arial"/>
                <w:sz w:val="16"/>
                <w:szCs w:val="16"/>
                <w:lang w:eastAsia="ko-KR"/>
              </w:rPr>
            </w:pPr>
            <w:r w:rsidRPr="009C0D56">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4BCD29D" w14:textId="2C078A4B"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AE89105" w14:textId="48719D91"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71071AA" w14:textId="49B69F3D"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CE5628B" w14:textId="7E07BFA6"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7025BE4" w14:textId="0A503101"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55A3C80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10A5CB" w14:textId="073E6415"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DL_3C-20A-38C_n1A _UL_3C_n1A</w:t>
            </w:r>
          </w:p>
        </w:tc>
        <w:tc>
          <w:tcPr>
            <w:tcW w:w="1054" w:type="dxa"/>
            <w:tcBorders>
              <w:top w:val="single" w:sz="4" w:space="0" w:color="auto"/>
              <w:left w:val="single" w:sz="4" w:space="0" w:color="auto"/>
              <w:bottom w:val="single" w:sz="4" w:space="0" w:color="auto"/>
              <w:right w:val="single" w:sz="4" w:space="0" w:color="auto"/>
            </w:tcBorders>
          </w:tcPr>
          <w:p w14:paraId="1EB53670" w14:textId="7F92266F"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8F62A6D" w14:textId="24D961FE"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06C652DF" w14:textId="4174A3D8"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165DC21" w14:textId="32BE5CF4"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BBA8A6C" w14:textId="4C00BB0E"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E5D200E" w14:textId="5314EDB0"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32B288E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ED99F3" w14:textId="063A5585"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DL_3C-20A-38A_n1A _UL_3C_n1A</w:t>
            </w:r>
          </w:p>
        </w:tc>
        <w:tc>
          <w:tcPr>
            <w:tcW w:w="1054" w:type="dxa"/>
            <w:tcBorders>
              <w:top w:val="single" w:sz="4" w:space="0" w:color="auto"/>
              <w:left w:val="single" w:sz="4" w:space="0" w:color="auto"/>
              <w:bottom w:val="single" w:sz="4" w:space="0" w:color="auto"/>
              <w:right w:val="single" w:sz="4" w:space="0" w:color="auto"/>
            </w:tcBorders>
          </w:tcPr>
          <w:p w14:paraId="0A37EEC6" w14:textId="06EF75C2"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1ECFE033" w14:textId="2B854DEC"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27D8B5D5" w14:textId="64EF5E77"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FC473C9" w14:textId="4E07D9CA"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E9AC3D4" w14:textId="1E3AFD11"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25785BD" w14:textId="580B311E"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5CBAC04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14DD614" w14:textId="036EC740"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DL_3A-20A-38C_n1A _UL_3A_n1A</w:t>
            </w:r>
          </w:p>
        </w:tc>
        <w:tc>
          <w:tcPr>
            <w:tcW w:w="1054" w:type="dxa"/>
            <w:tcBorders>
              <w:top w:val="single" w:sz="4" w:space="0" w:color="auto"/>
              <w:left w:val="single" w:sz="4" w:space="0" w:color="auto"/>
              <w:bottom w:val="single" w:sz="4" w:space="0" w:color="auto"/>
              <w:right w:val="single" w:sz="4" w:space="0" w:color="auto"/>
            </w:tcBorders>
          </w:tcPr>
          <w:p w14:paraId="321A9A54" w14:textId="4BDE8DDC"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419F52EB" w14:textId="33F4FFD3"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183CE960" w14:textId="406831BA"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3D1BFD8" w14:textId="784880A3"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0B9B59B" w14:textId="107BE5C7"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F78EA20" w14:textId="7C2AC0CE"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0F50011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9EC155" w14:textId="0B47B6DD"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DL_3A-20A-38A_n1A _UL_3A_n1A</w:t>
            </w:r>
          </w:p>
        </w:tc>
        <w:tc>
          <w:tcPr>
            <w:tcW w:w="1054" w:type="dxa"/>
            <w:tcBorders>
              <w:top w:val="single" w:sz="4" w:space="0" w:color="auto"/>
              <w:left w:val="single" w:sz="4" w:space="0" w:color="auto"/>
              <w:bottom w:val="single" w:sz="4" w:space="0" w:color="auto"/>
              <w:right w:val="single" w:sz="4" w:space="0" w:color="auto"/>
            </w:tcBorders>
          </w:tcPr>
          <w:p w14:paraId="7F6BD163" w14:textId="593F0364"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664CB84D" w14:textId="6171FBA0"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28474D32" w14:textId="0F33A3E9"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2694E3B" w14:textId="4B23EBE6"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CEB09D2" w14:textId="3C1DB09E"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FE495B4" w14:textId="5A0D83F9"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67ECD36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95F942" w14:textId="037838D2"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DL_1C-20A-38C_n3A _UL_1C_n3A</w:t>
            </w:r>
          </w:p>
        </w:tc>
        <w:tc>
          <w:tcPr>
            <w:tcW w:w="1054" w:type="dxa"/>
            <w:tcBorders>
              <w:top w:val="single" w:sz="4" w:space="0" w:color="auto"/>
              <w:left w:val="single" w:sz="4" w:space="0" w:color="auto"/>
              <w:bottom w:val="single" w:sz="4" w:space="0" w:color="auto"/>
              <w:right w:val="single" w:sz="4" w:space="0" w:color="auto"/>
            </w:tcBorders>
          </w:tcPr>
          <w:p w14:paraId="0A8852BD" w14:textId="36288E8E"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ADAD695" w14:textId="4CF1B540"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2866D544" w14:textId="538CDAD9"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C1061F4" w14:textId="5DB4862E"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B8A95B8" w14:textId="718C7A42"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E9EAA02" w14:textId="353B373B"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6D2A99B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320FD6" w14:textId="16575C8B"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DL_1C-20A-38A_n3A _UL_1C_n3A</w:t>
            </w:r>
          </w:p>
        </w:tc>
        <w:tc>
          <w:tcPr>
            <w:tcW w:w="1054" w:type="dxa"/>
            <w:tcBorders>
              <w:top w:val="single" w:sz="4" w:space="0" w:color="auto"/>
              <w:left w:val="single" w:sz="4" w:space="0" w:color="auto"/>
              <w:bottom w:val="single" w:sz="4" w:space="0" w:color="auto"/>
              <w:right w:val="single" w:sz="4" w:space="0" w:color="auto"/>
            </w:tcBorders>
          </w:tcPr>
          <w:p w14:paraId="6D967342" w14:textId="3086055B"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FD0A82F" w14:textId="20884B21"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42D0DAA2" w14:textId="3BC292A6"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1603E3C" w14:textId="3280B755"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4406547" w14:textId="0F06073B"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57A3AB1" w14:textId="7550239E"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68196F7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5A4FBB3" w14:textId="32D53764"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DL_1A-20A-38C_n3A _UL_1A_n3A</w:t>
            </w:r>
          </w:p>
        </w:tc>
        <w:tc>
          <w:tcPr>
            <w:tcW w:w="1054" w:type="dxa"/>
            <w:tcBorders>
              <w:top w:val="single" w:sz="4" w:space="0" w:color="auto"/>
              <w:left w:val="single" w:sz="4" w:space="0" w:color="auto"/>
              <w:bottom w:val="single" w:sz="4" w:space="0" w:color="auto"/>
              <w:right w:val="single" w:sz="4" w:space="0" w:color="auto"/>
            </w:tcBorders>
          </w:tcPr>
          <w:p w14:paraId="3558E2E9" w14:textId="38BABC0A"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E05D92A" w14:textId="6ECC94C3"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3168F5E7" w14:textId="1E7365A7"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2AE6A00" w14:textId="4C0F77E2"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82535A1" w14:textId="0876E622"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6871ABB" w14:textId="54674F56"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3D3B745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9680E9" w14:textId="2CEB0306"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DL_1A-20A-38A_n3A _UL_1A_n3A</w:t>
            </w:r>
          </w:p>
        </w:tc>
        <w:tc>
          <w:tcPr>
            <w:tcW w:w="1054" w:type="dxa"/>
            <w:tcBorders>
              <w:top w:val="single" w:sz="4" w:space="0" w:color="auto"/>
              <w:left w:val="single" w:sz="4" w:space="0" w:color="auto"/>
              <w:bottom w:val="single" w:sz="4" w:space="0" w:color="auto"/>
              <w:right w:val="single" w:sz="4" w:space="0" w:color="auto"/>
            </w:tcBorders>
          </w:tcPr>
          <w:p w14:paraId="00DC4769" w14:textId="4EDFD9B7"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1DAC35AD" w14:textId="7CB027D4"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7293FFF8" w14:textId="1A5B7DCC"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2CFB56F" w14:textId="42F5AFA2"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5702795" w14:textId="665FC05A"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AAB6B2E" w14:textId="0263291F"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06EC34C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D09CB63" w14:textId="2EB28513"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DL_1C-3C-7A_n78A _UL_1C_n78A</w:t>
            </w:r>
          </w:p>
        </w:tc>
        <w:tc>
          <w:tcPr>
            <w:tcW w:w="1054" w:type="dxa"/>
            <w:tcBorders>
              <w:top w:val="single" w:sz="4" w:space="0" w:color="auto"/>
              <w:left w:val="single" w:sz="4" w:space="0" w:color="auto"/>
              <w:bottom w:val="single" w:sz="4" w:space="0" w:color="auto"/>
              <w:right w:val="single" w:sz="4" w:space="0" w:color="auto"/>
            </w:tcBorders>
          </w:tcPr>
          <w:p w14:paraId="3BCC6C1B" w14:textId="11A7F343"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C5C2B2A" w14:textId="732BFE25"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66F0BE8D" w14:textId="312D375F"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CCB0E53" w14:textId="2EB1F854"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4F15D98" w14:textId="7C907D90"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AA06915" w14:textId="4E2DEF5A"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13E15EE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7A802BC" w14:textId="4801BFBF"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DL_1C-3C-7A_n78A _UL_1A_n78A</w:t>
            </w:r>
          </w:p>
        </w:tc>
        <w:tc>
          <w:tcPr>
            <w:tcW w:w="1054" w:type="dxa"/>
            <w:tcBorders>
              <w:top w:val="single" w:sz="4" w:space="0" w:color="auto"/>
              <w:left w:val="single" w:sz="4" w:space="0" w:color="auto"/>
              <w:bottom w:val="single" w:sz="4" w:space="0" w:color="auto"/>
              <w:right w:val="single" w:sz="4" w:space="0" w:color="auto"/>
            </w:tcBorders>
          </w:tcPr>
          <w:p w14:paraId="137DD139" w14:textId="0625CC58"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5CD032E6" w14:textId="731D0A28"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3A3D8E6D" w14:textId="53443B37"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68DC283" w14:textId="7BA09FEB"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76C1067" w14:textId="5C23ECA3"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7BE2014" w14:textId="693A0334"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128F81C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1B70892" w14:textId="26728AC8"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DL_1C-3A-7A_n78A _UL_1C_n78A</w:t>
            </w:r>
          </w:p>
        </w:tc>
        <w:tc>
          <w:tcPr>
            <w:tcW w:w="1054" w:type="dxa"/>
            <w:tcBorders>
              <w:top w:val="single" w:sz="4" w:space="0" w:color="auto"/>
              <w:left w:val="single" w:sz="4" w:space="0" w:color="auto"/>
              <w:bottom w:val="single" w:sz="4" w:space="0" w:color="auto"/>
              <w:right w:val="single" w:sz="4" w:space="0" w:color="auto"/>
            </w:tcBorders>
          </w:tcPr>
          <w:p w14:paraId="65D07B9D" w14:textId="1342EC2E"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0A23272F" w14:textId="096B6C2B"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01A2E4D5" w14:textId="7199C17F"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131800A" w14:textId="32A11CA6"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309F678" w14:textId="69D4DB5A"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041420B" w14:textId="25EFFDBD"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4D0533D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C8B8D3" w14:textId="5BA3B61F"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DL_1C-3A-7A_n78A _UL_1A_n78A</w:t>
            </w:r>
          </w:p>
        </w:tc>
        <w:tc>
          <w:tcPr>
            <w:tcW w:w="1054" w:type="dxa"/>
            <w:tcBorders>
              <w:top w:val="single" w:sz="4" w:space="0" w:color="auto"/>
              <w:left w:val="single" w:sz="4" w:space="0" w:color="auto"/>
              <w:bottom w:val="single" w:sz="4" w:space="0" w:color="auto"/>
              <w:right w:val="single" w:sz="4" w:space="0" w:color="auto"/>
            </w:tcBorders>
          </w:tcPr>
          <w:p w14:paraId="41674866" w14:textId="328EA15F"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251516A" w14:textId="24D198BF"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74AD199C" w14:textId="02E600AC"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FBC682A" w14:textId="4CB48520"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9F4DBB6" w14:textId="4463F0C6"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19DC7C1" w14:textId="4918A5BC"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28A3746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970178" w14:textId="21B470E7"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DL_1C-3C-7A_n78A _UL_3C_n78A</w:t>
            </w:r>
          </w:p>
        </w:tc>
        <w:tc>
          <w:tcPr>
            <w:tcW w:w="1054" w:type="dxa"/>
            <w:tcBorders>
              <w:top w:val="single" w:sz="4" w:space="0" w:color="auto"/>
              <w:left w:val="single" w:sz="4" w:space="0" w:color="auto"/>
              <w:bottom w:val="single" w:sz="4" w:space="0" w:color="auto"/>
              <w:right w:val="single" w:sz="4" w:space="0" w:color="auto"/>
            </w:tcBorders>
          </w:tcPr>
          <w:p w14:paraId="102039DB" w14:textId="225C0238"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F583131" w14:textId="3ECDEFF1"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35640C34" w14:textId="519AF3EA"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A34F3D7" w14:textId="408C30F3"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C7B6DDA" w14:textId="5D3EA50E"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6320981" w14:textId="474EEE91"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1065DAB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F147104" w14:textId="2E848F53"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DL_1C-3C-7A_n78A _UL_3A_n78A</w:t>
            </w:r>
          </w:p>
        </w:tc>
        <w:tc>
          <w:tcPr>
            <w:tcW w:w="1054" w:type="dxa"/>
            <w:tcBorders>
              <w:top w:val="single" w:sz="4" w:space="0" w:color="auto"/>
              <w:left w:val="single" w:sz="4" w:space="0" w:color="auto"/>
              <w:bottom w:val="single" w:sz="4" w:space="0" w:color="auto"/>
              <w:right w:val="single" w:sz="4" w:space="0" w:color="auto"/>
            </w:tcBorders>
          </w:tcPr>
          <w:p w14:paraId="7E409FC2" w14:textId="2E7B2BC2"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103DD8AE" w14:textId="464A8BB1"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2FAE40C9" w14:textId="3A22FA68"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AF833FD" w14:textId="6AED376D"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EEF4A00" w14:textId="29745406"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CF6BAB7" w14:textId="6EC834BB"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5627E8F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72376E" w14:textId="5420C895"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DL_1A-3C-7A_n78A _UL_3C_n78A</w:t>
            </w:r>
          </w:p>
        </w:tc>
        <w:tc>
          <w:tcPr>
            <w:tcW w:w="1054" w:type="dxa"/>
            <w:tcBorders>
              <w:top w:val="single" w:sz="4" w:space="0" w:color="auto"/>
              <w:left w:val="single" w:sz="4" w:space="0" w:color="auto"/>
              <w:bottom w:val="single" w:sz="4" w:space="0" w:color="auto"/>
              <w:right w:val="single" w:sz="4" w:space="0" w:color="auto"/>
            </w:tcBorders>
          </w:tcPr>
          <w:p w14:paraId="78C55179" w14:textId="08BBE435"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44D378FB" w14:textId="2B2E8432"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7FD50FEB" w14:textId="119BDFE0"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BD0A94D" w14:textId="23E84442"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EFBBD6B" w14:textId="208F4E14"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A9EB8E5" w14:textId="34B30E49"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1A9386B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AAD12B" w14:textId="28A514CC"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DL_1A-3C-7A_n78A _UL_3A_n78A</w:t>
            </w:r>
          </w:p>
        </w:tc>
        <w:tc>
          <w:tcPr>
            <w:tcW w:w="1054" w:type="dxa"/>
            <w:tcBorders>
              <w:top w:val="single" w:sz="4" w:space="0" w:color="auto"/>
              <w:left w:val="single" w:sz="4" w:space="0" w:color="auto"/>
              <w:bottom w:val="single" w:sz="4" w:space="0" w:color="auto"/>
              <w:right w:val="single" w:sz="4" w:space="0" w:color="auto"/>
            </w:tcBorders>
          </w:tcPr>
          <w:p w14:paraId="29276498" w14:textId="601B8D8E"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674AEC5D" w14:textId="1C126A50"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405AA120" w14:textId="5437E920"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FE40D55" w14:textId="7FF74BF6"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AE06560" w14:textId="4D2A0651"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D9DD224" w14:textId="60412545"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3B4F7B1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1B7C7FC" w14:textId="73312648"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DL_1C-3C-20A_n78A _UL_1C_n78A</w:t>
            </w:r>
          </w:p>
        </w:tc>
        <w:tc>
          <w:tcPr>
            <w:tcW w:w="1054" w:type="dxa"/>
            <w:tcBorders>
              <w:top w:val="single" w:sz="4" w:space="0" w:color="auto"/>
              <w:left w:val="single" w:sz="4" w:space="0" w:color="auto"/>
              <w:bottom w:val="single" w:sz="4" w:space="0" w:color="auto"/>
              <w:right w:val="single" w:sz="4" w:space="0" w:color="auto"/>
            </w:tcBorders>
          </w:tcPr>
          <w:p w14:paraId="627FF293" w14:textId="3F969E47"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6189DE0C" w14:textId="1042E908"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01185ABD" w14:textId="3E3FABB9"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E5DB91D" w14:textId="2BABA203"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C9346B6" w14:textId="727323B4"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90C6370" w14:textId="462DAFB2"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28E7205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9880023" w14:textId="45CFA030"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DL_1C-3C-20A_n78A _UL_1A_n78A</w:t>
            </w:r>
          </w:p>
        </w:tc>
        <w:tc>
          <w:tcPr>
            <w:tcW w:w="1054" w:type="dxa"/>
            <w:tcBorders>
              <w:top w:val="single" w:sz="4" w:space="0" w:color="auto"/>
              <w:left w:val="single" w:sz="4" w:space="0" w:color="auto"/>
              <w:bottom w:val="single" w:sz="4" w:space="0" w:color="auto"/>
              <w:right w:val="single" w:sz="4" w:space="0" w:color="auto"/>
            </w:tcBorders>
          </w:tcPr>
          <w:p w14:paraId="517A2C1C" w14:textId="49412655"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56FB0F81" w14:textId="63685D00"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788E9FD3" w14:textId="61BA0A84"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2966B4C" w14:textId="39325567"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F9F1003" w14:textId="5B031606"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4360EEC" w14:textId="2070DA92"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76AA2E7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644E6F8" w14:textId="79C4A147"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DL_1C-3C-20A_n78A _UL_20A_n78A</w:t>
            </w:r>
          </w:p>
        </w:tc>
        <w:tc>
          <w:tcPr>
            <w:tcW w:w="1054" w:type="dxa"/>
            <w:tcBorders>
              <w:top w:val="single" w:sz="4" w:space="0" w:color="auto"/>
              <w:left w:val="single" w:sz="4" w:space="0" w:color="auto"/>
              <w:bottom w:val="single" w:sz="4" w:space="0" w:color="auto"/>
              <w:right w:val="single" w:sz="4" w:space="0" w:color="auto"/>
            </w:tcBorders>
          </w:tcPr>
          <w:p w14:paraId="1C5D7D8E" w14:textId="076C274B"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49A672AC" w14:textId="5B2C1D85"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118A1245" w14:textId="247DC638"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8EB961D" w14:textId="082A0825"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0EAC775" w14:textId="4F8736F4"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9F27CCA" w14:textId="1153FB5F"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253DF56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32D6EB" w14:textId="54FB5C23"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DL_1C-3A-20A_n78A _UL_1C_n78A</w:t>
            </w:r>
          </w:p>
        </w:tc>
        <w:tc>
          <w:tcPr>
            <w:tcW w:w="1054" w:type="dxa"/>
            <w:tcBorders>
              <w:top w:val="single" w:sz="4" w:space="0" w:color="auto"/>
              <w:left w:val="single" w:sz="4" w:space="0" w:color="auto"/>
              <w:bottom w:val="single" w:sz="4" w:space="0" w:color="auto"/>
              <w:right w:val="single" w:sz="4" w:space="0" w:color="auto"/>
            </w:tcBorders>
          </w:tcPr>
          <w:p w14:paraId="6C6BE17D" w14:textId="4A0A7E26"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01B67CBD" w14:textId="0F964848"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50DC09BE" w14:textId="5DDF1EFC"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46EA8E0" w14:textId="53B4A195"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451649A" w14:textId="53A7AA84"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18D4FE0" w14:textId="62457E8A"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289C7A9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F10C0E0" w14:textId="1618A18F"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DL_1C-3A-20A_n78A _UL_1A_n78A</w:t>
            </w:r>
          </w:p>
        </w:tc>
        <w:tc>
          <w:tcPr>
            <w:tcW w:w="1054" w:type="dxa"/>
            <w:tcBorders>
              <w:top w:val="single" w:sz="4" w:space="0" w:color="auto"/>
              <w:left w:val="single" w:sz="4" w:space="0" w:color="auto"/>
              <w:bottom w:val="single" w:sz="4" w:space="0" w:color="auto"/>
              <w:right w:val="single" w:sz="4" w:space="0" w:color="auto"/>
            </w:tcBorders>
          </w:tcPr>
          <w:p w14:paraId="10C4018F" w14:textId="49FAAEF2"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4A7C768F" w14:textId="311660C1"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23DD1ADA" w14:textId="1F146640"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45BDAEF" w14:textId="6CA3713A"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2EAF671" w14:textId="553B9EF4"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AFD0B05" w14:textId="6B4DCB3B"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4DAAFDA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56DD31" w14:textId="33D2EF01"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DL_1C-3A-20A_n78A _UL_20A_n78A</w:t>
            </w:r>
          </w:p>
        </w:tc>
        <w:tc>
          <w:tcPr>
            <w:tcW w:w="1054" w:type="dxa"/>
            <w:tcBorders>
              <w:top w:val="single" w:sz="4" w:space="0" w:color="auto"/>
              <w:left w:val="single" w:sz="4" w:space="0" w:color="auto"/>
              <w:bottom w:val="single" w:sz="4" w:space="0" w:color="auto"/>
              <w:right w:val="single" w:sz="4" w:space="0" w:color="auto"/>
            </w:tcBorders>
          </w:tcPr>
          <w:p w14:paraId="6470595F" w14:textId="3E27B754"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452170AC" w14:textId="14B0F3AD"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2EEC4430" w14:textId="227A9969"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900A6C7" w14:textId="545C181A"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90AE2C1" w14:textId="6C1577CE"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1A9E45F" w14:textId="0EA21C4A"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2EA1298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FCE3437" w14:textId="77C25EB4"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DL_1C-3C-20A_n78A _UL_3C_n78A</w:t>
            </w:r>
          </w:p>
        </w:tc>
        <w:tc>
          <w:tcPr>
            <w:tcW w:w="1054" w:type="dxa"/>
            <w:tcBorders>
              <w:top w:val="single" w:sz="4" w:space="0" w:color="auto"/>
              <w:left w:val="single" w:sz="4" w:space="0" w:color="auto"/>
              <w:bottom w:val="single" w:sz="4" w:space="0" w:color="auto"/>
              <w:right w:val="single" w:sz="4" w:space="0" w:color="auto"/>
            </w:tcBorders>
          </w:tcPr>
          <w:p w14:paraId="44B5F108" w14:textId="76B8109B"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12EC8B96" w14:textId="0E61F5D6"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17B3BE81" w14:textId="7C23FF7F"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5A01980" w14:textId="0C0DA952"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9FF3E02" w14:textId="03255DC6"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FFAABE4" w14:textId="4B8B2422"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00C5858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04D589" w14:textId="349FFC16"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DL_1C-3C-20A_n78A _UL_3A_n78A</w:t>
            </w:r>
          </w:p>
        </w:tc>
        <w:tc>
          <w:tcPr>
            <w:tcW w:w="1054" w:type="dxa"/>
            <w:tcBorders>
              <w:top w:val="single" w:sz="4" w:space="0" w:color="auto"/>
              <w:left w:val="single" w:sz="4" w:space="0" w:color="auto"/>
              <w:bottom w:val="single" w:sz="4" w:space="0" w:color="auto"/>
              <w:right w:val="single" w:sz="4" w:space="0" w:color="auto"/>
            </w:tcBorders>
          </w:tcPr>
          <w:p w14:paraId="5A80B139" w14:textId="78969761"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161BCA5A" w14:textId="443A6334"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432E8EB9" w14:textId="33F616D4"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C26399A" w14:textId="02D691C5"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17CC674" w14:textId="7CA2E25E"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AD60D34" w14:textId="0FD32C03"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6951358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466FB49" w14:textId="6B7F8828"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DL_1A-3C-20A_n78A _UL_3C_n78A</w:t>
            </w:r>
          </w:p>
        </w:tc>
        <w:tc>
          <w:tcPr>
            <w:tcW w:w="1054" w:type="dxa"/>
            <w:tcBorders>
              <w:top w:val="single" w:sz="4" w:space="0" w:color="auto"/>
              <w:left w:val="single" w:sz="4" w:space="0" w:color="auto"/>
              <w:bottom w:val="single" w:sz="4" w:space="0" w:color="auto"/>
              <w:right w:val="single" w:sz="4" w:space="0" w:color="auto"/>
            </w:tcBorders>
          </w:tcPr>
          <w:p w14:paraId="0DC302A7" w14:textId="16975A00"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0D498010" w14:textId="47646207"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57C28C8D" w14:textId="334C1CDF"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D96D38A" w14:textId="09FC702E"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E3E388F" w14:textId="34684E08"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40CC794" w14:textId="20866106"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14EB917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CB88A7" w14:textId="2C3914D8"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DL_1A-3C-20A_n78A _UL_3A_n78A</w:t>
            </w:r>
          </w:p>
        </w:tc>
        <w:tc>
          <w:tcPr>
            <w:tcW w:w="1054" w:type="dxa"/>
            <w:tcBorders>
              <w:top w:val="single" w:sz="4" w:space="0" w:color="auto"/>
              <w:left w:val="single" w:sz="4" w:space="0" w:color="auto"/>
              <w:bottom w:val="single" w:sz="4" w:space="0" w:color="auto"/>
              <w:right w:val="single" w:sz="4" w:space="0" w:color="auto"/>
            </w:tcBorders>
          </w:tcPr>
          <w:p w14:paraId="62465278" w14:textId="24E1714C"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ED6C3B3" w14:textId="77C42761"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501E7867" w14:textId="5E44EE08"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BFDE11C" w14:textId="156C945B"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5B1B2E9" w14:textId="01842CAC"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D294FE9" w14:textId="46B26C25"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1AE4DEE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6D8832" w14:textId="59492282"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DL_1A-3C-20A_n78A _UL_20A_n78A</w:t>
            </w:r>
          </w:p>
        </w:tc>
        <w:tc>
          <w:tcPr>
            <w:tcW w:w="1054" w:type="dxa"/>
            <w:tcBorders>
              <w:top w:val="single" w:sz="4" w:space="0" w:color="auto"/>
              <w:left w:val="single" w:sz="4" w:space="0" w:color="auto"/>
              <w:bottom w:val="single" w:sz="4" w:space="0" w:color="auto"/>
              <w:right w:val="single" w:sz="4" w:space="0" w:color="auto"/>
            </w:tcBorders>
          </w:tcPr>
          <w:p w14:paraId="790EA866" w14:textId="65BDAB18"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425F40C6" w14:textId="385997B4"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5B44BF2C" w14:textId="45EBA0FB"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766F39E" w14:textId="7B8BA4CE"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39CDF2C" w14:textId="373E7B0E"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42A6EAD" w14:textId="7303AA9D"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047E463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7EA4185" w14:textId="7B5889A3"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DL_1C-3C-38C_n78A _UL_1C_n78A</w:t>
            </w:r>
          </w:p>
        </w:tc>
        <w:tc>
          <w:tcPr>
            <w:tcW w:w="1054" w:type="dxa"/>
            <w:tcBorders>
              <w:top w:val="single" w:sz="4" w:space="0" w:color="auto"/>
              <w:left w:val="single" w:sz="4" w:space="0" w:color="auto"/>
              <w:bottom w:val="single" w:sz="4" w:space="0" w:color="auto"/>
              <w:right w:val="single" w:sz="4" w:space="0" w:color="auto"/>
            </w:tcBorders>
          </w:tcPr>
          <w:p w14:paraId="30E0544C" w14:textId="0EA5345E"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90EBE4E" w14:textId="72D6C141"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35A76FE2" w14:textId="6EB543C4"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37BF7C2" w14:textId="3AF5A46C"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5DCB254" w14:textId="7CB1A490"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EB22D3D" w14:textId="460326A4"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5B79026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540253A" w14:textId="4C5E80B0"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DL_1C-3C-38A_n78A _UL_3C_n1A</w:t>
            </w:r>
          </w:p>
        </w:tc>
        <w:tc>
          <w:tcPr>
            <w:tcW w:w="1054" w:type="dxa"/>
            <w:tcBorders>
              <w:top w:val="single" w:sz="4" w:space="0" w:color="auto"/>
              <w:left w:val="single" w:sz="4" w:space="0" w:color="auto"/>
              <w:bottom w:val="single" w:sz="4" w:space="0" w:color="auto"/>
              <w:right w:val="single" w:sz="4" w:space="0" w:color="auto"/>
            </w:tcBorders>
          </w:tcPr>
          <w:p w14:paraId="38E1201A" w14:textId="607BB428"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F994D01" w14:textId="04BB42AB"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272BE4C0" w14:textId="01EE4503"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9F354DE" w14:textId="2CDA38FE"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70BAE8D" w14:textId="4AC924E4"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6343243" w14:textId="21992DA6"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48AE556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40DB633" w14:textId="63102A5C"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DL_1A-3A-38C_n78A _UL_3A_n78A</w:t>
            </w:r>
          </w:p>
        </w:tc>
        <w:tc>
          <w:tcPr>
            <w:tcW w:w="1054" w:type="dxa"/>
            <w:tcBorders>
              <w:top w:val="single" w:sz="4" w:space="0" w:color="auto"/>
              <w:left w:val="single" w:sz="4" w:space="0" w:color="auto"/>
              <w:bottom w:val="single" w:sz="4" w:space="0" w:color="auto"/>
              <w:right w:val="single" w:sz="4" w:space="0" w:color="auto"/>
            </w:tcBorders>
          </w:tcPr>
          <w:p w14:paraId="6D1375ED" w14:textId="7E35FD9C"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1E9FF62B" w14:textId="784F42FA"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79B386D7" w14:textId="0C790596"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748E149" w14:textId="19D7FB86"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1F79F09" w14:textId="0DD907B8"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39CFD4D" w14:textId="5A09CE9F"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44A735E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1DF11FA" w14:textId="5DCB46CA"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DL_1A-3A-38C_n78A _UL_1A_n78A</w:t>
            </w:r>
          </w:p>
        </w:tc>
        <w:tc>
          <w:tcPr>
            <w:tcW w:w="1054" w:type="dxa"/>
            <w:tcBorders>
              <w:top w:val="single" w:sz="4" w:space="0" w:color="auto"/>
              <w:left w:val="single" w:sz="4" w:space="0" w:color="auto"/>
              <w:bottom w:val="single" w:sz="4" w:space="0" w:color="auto"/>
              <w:right w:val="single" w:sz="4" w:space="0" w:color="auto"/>
            </w:tcBorders>
          </w:tcPr>
          <w:p w14:paraId="75C17E08" w14:textId="5A67A0DA"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1B0CED6C" w14:textId="5492B37F"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59FD0D18" w14:textId="45488D1E"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BEC28C9" w14:textId="0B5A8C32"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DE58369" w14:textId="2BC11AE7"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8EF0533" w14:textId="2A31E75C"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4D6AC22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9B8DA3" w14:textId="13A751C6"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DL_1A-3A-38C_n78A _UL_3A_n78A</w:t>
            </w:r>
          </w:p>
        </w:tc>
        <w:tc>
          <w:tcPr>
            <w:tcW w:w="1054" w:type="dxa"/>
            <w:tcBorders>
              <w:top w:val="single" w:sz="4" w:space="0" w:color="auto"/>
              <w:left w:val="single" w:sz="4" w:space="0" w:color="auto"/>
              <w:bottom w:val="single" w:sz="4" w:space="0" w:color="auto"/>
              <w:right w:val="single" w:sz="4" w:space="0" w:color="auto"/>
            </w:tcBorders>
          </w:tcPr>
          <w:p w14:paraId="4295841A" w14:textId="14F8D939"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7CF9A3C5" w14:textId="29B20D57"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100CC3F7" w14:textId="57858D49"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4C696E6" w14:textId="398A13B2"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197C9EC" w14:textId="012255E8"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72A50CF" w14:textId="1D464846"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183CD36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4178C0" w14:textId="7086ED2F"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DL_1A-3A-38C_n78A _UL_38C_n78A</w:t>
            </w:r>
          </w:p>
        </w:tc>
        <w:tc>
          <w:tcPr>
            <w:tcW w:w="1054" w:type="dxa"/>
            <w:tcBorders>
              <w:top w:val="single" w:sz="4" w:space="0" w:color="auto"/>
              <w:left w:val="single" w:sz="4" w:space="0" w:color="auto"/>
              <w:bottom w:val="single" w:sz="4" w:space="0" w:color="auto"/>
              <w:right w:val="single" w:sz="4" w:space="0" w:color="auto"/>
            </w:tcBorders>
          </w:tcPr>
          <w:p w14:paraId="05C24D9F" w14:textId="03460AF4"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0A288782" w14:textId="311EF541"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4FE34949" w14:textId="2C4F789A"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D7F6529" w14:textId="7FD282BF"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B58C875" w14:textId="49EED6EE"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80F264B" w14:textId="6AB83C27"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5774B34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BA5DBF1" w14:textId="330E4971"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DL_1A-3A-38C_n78A _UL_38A_n78A</w:t>
            </w:r>
          </w:p>
        </w:tc>
        <w:tc>
          <w:tcPr>
            <w:tcW w:w="1054" w:type="dxa"/>
            <w:tcBorders>
              <w:top w:val="single" w:sz="4" w:space="0" w:color="auto"/>
              <w:left w:val="single" w:sz="4" w:space="0" w:color="auto"/>
              <w:bottom w:val="single" w:sz="4" w:space="0" w:color="auto"/>
              <w:right w:val="single" w:sz="4" w:space="0" w:color="auto"/>
            </w:tcBorders>
          </w:tcPr>
          <w:p w14:paraId="34F383FE" w14:textId="462432B1"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7D1B8023" w14:textId="75B98471"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230FA8E4" w14:textId="38E8A040"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ACEF524" w14:textId="4F58894C"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09F3666" w14:textId="1297FE7B"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6F6DC77" w14:textId="6C0A6E4D"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10EF680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624CBE" w14:textId="4B766F4B"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DL_1A-3C-38C_n78A _UL_1A_n78A</w:t>
            </w:r>
          </w:p>
        </w:tc>
        <w:tc>
          <w:tcPr>
            <w:tcW w:w="1054" w:type="dxa"/>
            <w:tcBorders>
              <w:top w:val="single" w:sz="4" w:space="0" w:color="auto"/>
              <w:left w:val="single" w:sz="4" w:space="0" w:color="auto"/>
              <w:bottom w:val="single" w:sz="4" w:space="0" w:color="auto"/>
              <w:right w:val="single" w:sz="4" w:space="0" w:color="auto"/>
            </w:tcBorders>
          </w:tcPr>
          <w:p w14:paraId="5326CDF8" w14:textId="1998642B"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12B87EBC" w14:textId="064789E2"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4AE2AB64" w14:textId="673673F6"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4D604E6" w14:textId="2F0B851A"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186E922" w14:textId="67FDFD07"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FAAA7AD" w14:textId="15E0D36E"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296BB78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745CF52" w14:textId="246BDFE1"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DL_1A-3C-38C_n78A _UL_3C_n78A</w:t>
            </w:r>
          </w:p>
        </w:tc>
        <w:tc>
          <w:tcPr>
            <w:tcW w:w="1054" w:type="dxa"/>
            <w:tcBorders>
              <w:top w:val="single" w:sz="4" w:space="0" w:color="auto"/>
              <w:left w:val="single" w:sz="4" w:space="0" w:color="auto"/>
              <w:bottom w:val="single" w:sz="4" w:space="0" w:color="auto"/>
              <w:right w:val="single" w:sz="4" w:space="0" w:color="auto"/>
            </w:tcBorders>
          </w:tcPr>
          <w:p w14:paraId="6C2F350F" w14:textId="5978728F"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6A136A19" w14:textId="7CCFBE26"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05DA1F6C" w14:textId="6D1BED4A"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BF419A6" w14:textId="636B10EA"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E88BD9B" w14:textId="1D74C38A"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EDEEE60" w14:textId="237E5981"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357AB96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DAE143" w14:textId="4027BB40"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DL_1A-3C-38C_n78A _UL_3A_n78A</w:t>
            </w:r>
          </w:p>
        </w:tc>
        <w:tc>
          <w:tcPr>
            <w:tcW w:w="1054" w:type="dxa"/>
            <w:tcBorders>
              <w:top w:val="single" w:sz="4" w:space="0" w:color="auto"/>
              <w:left w:val="single" w:sz="4" w:space="0" w:color="auto"/>
              <w:bottom w:val="single" w:sz="4" w:space="0" w:color="auto"/>
              <w:right w:val="single" w:sz="4" w:space="0" w:color="auto"/>
            </w:tcBorders>
          </w:tcPr>
          <w:p w14:paraId="4E008BAD" w14:textId="4F475260"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05FB3881" w14:textId="7E301BB1"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11B35960" w14:textId="413C7192"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878674E" w14:textId="46DDC15C"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E1FF45A" w14:textId="444FBFA9"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AEDF272" w14:textId="42789D0C"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3B4098D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A4D3D37" w14:textId="38353CA3"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DL_1A-3C-38C_n78A _UL_38A_n78A</w:t>
            </w:r>
          </w:p>
        </w:tc>
        <w:tc>
          <w:tcPr>
            <w:tcW w:w="1054" w:type="dxa"/>
            <w:tcBorders>
              <w:top w:val="single" w:sz="4" w:space="0" w:color="auto"/>
              <w:left w:val="single" w:sz="4" w:space="0" w:color="auto"/>
              <w:bottom w:val="single" w:sz="4" w:space="0" w:color="auto"/>
              <w:right w:val="single" w:sz="4" w:space="0" w:color="auto"/>
            </w:tcBorders>
          </w:tcPr>
          <w:p w14:paraId="30324E75" w14:textId="6D6417B2"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14F8B26D" w14:textId="33EE09BE"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23E1C3DC" w14:textId="282DA95B"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723949B" w14:textId="7AC6D349"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B08D54E" w14:textId="38A47F72"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CEBC064" w14:textId="19BA0FDC"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0F4615A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A177FC" w14:textId="0EB9CE63"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DL_1A-3C-38C_n78A _UL_38C_n78A</w:t>
            </w:r>
          </w:p>
        </w:tc>
        <w:tc>
          <w:tcPr>
            <w:tcW w:w="1054" w:type="dxa"/>
            <w:tcBorders>
              <w:top w:val="single" w:sz="4" w:space="0" w:color="auto"/>
              <w:left w:val="single" w:sz="4" w:space="0" w:color="auto"/>
              <w:bottom w:val="single" w:sz="4" w:space="0" w:color="auto"/>
              <w:right w:val="single" w:sz="4" w:space="0" w:color="auto"/>
            </w:tcBorders>
          </w:tcPr>
          <w:p w14:paraId="0984F3F7" w14:textId="092F6537"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4C8FF01F" w14:textId="7A4A99C3"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48FBA13D" w14:textId="11FF1D6D" w:rsidR="00A02353" w:rsidRPr="007E5259" w:rsidRDefault="00A02353" w:rsidP="00A02353">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865820A" w14:textId="0318A269" w:rsidR="00A02353" w:rsidRDefault="00A02353" w:rsidP="00A0235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93AB483" w14:textId="631B5861" w:rsidR="00A02353" w:rsidRDefault="00A02353" w:rsidP="00A0235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C2C019A" w14:textId="2B1A70F6" w:rsidR="00A02353" w:rsidRPr="002F0E98" w:rsidRDefault="00A02353" w:rsidP="00A02353">
            <w:pPr>
              <w:pStyle w:val="TAL"/>
              <w:rPr>
                <w:rFonts w:cs="Arial"/>
                <w:sz w:val="16"/>
                <w:szCs w:val="16"/>
                <w:lang w:eastAsia="ja-JP"/>
              </w:rPr>
            </w:pPr>
            <w:r>
              <w:rPr>
                <w:rFonts w:cs="Arial"/>
                <w:sz w:val="16"/>
                <w:szCs w:val="16"/>
                <w:lang w:eastAsia="ja-JP"/>
              </w:rPr>
              <w:t>Work not started</w:t>
            </w:r>
          </w:p>
        </w:tc>
      </w:tr>
      <w:tr w:rsidR="00A02353" w:rsidRPr="00432C06" w14:paraId="6C65E7E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5A06B5" w14:textId="1C7F5A79" w:rsidR="00A02353" w:rsidRPr="009C0D56"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L_1A-3A-8A_n257G_UL_1A_n257A</w:t>
            </w:r>
          </w:p>
        </w:tc>
        <w:tc>
          <w:tcPr>
            <w:tcW w:w="1054" w:type="dxa"/>
            <w:tcBorders>
              <w:top w:val="single" w:sz="4" w:space="0" w:color="auto"/>
              <w:left w:val="single" w:sz="4" w:space="0" w:color="auto"/>
              <w:bottom w:val="single" w:sz="4" w:space="0" w:color="auto"/>
              <w:right w:val="single" w:sz="4" w:space="0" w:color="auto"/>
            </w:tcBorders>
          </w:tcPr>
          <w:p w14:paraId="02C02FB0" w14:textId="5CBE92AC" w:rsidR="00A02353" w:rsidRPr="009C0D56" w:rsidRDefault="00A02353" w:rsidP="00A02353">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F23600" w14:textId="160DAB9A" w:rsidR="00A02353" w:rsidRPr="009C0D56" w:rsidRDefault="00A02353" w:rsidP="00A02353">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2D400774" w14:textId="49D3EF33" w:rsidR="00A02353" w:rsidRDefault="00A02353" w:rsidP="00A02353">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640E6748" w14:textId="54A31D18" w:rsidR="00A02353" w:rsidRP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179D185D" w14:textId="744140CE"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0BC6E26" w14:textId="06601959" w:rsidR="00A02353" w:rsidRDefault="00A02353" w:rsidP="00A02353">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DA4A6C" w14:textId="1AF7431D" w:rsidR="00A02353" w:rsidRPr="002F0E98" w:rsidRDefault="00414B1E" w:rsidP="00A02353">
            <w:pPr>
              <w:pStyle w:val="TAL"/>
              <w:rPr>
                <w:rFonts w:cs="Arial"/>
                <w:sz w:val="16"/>
                <w:szCs w:val="16"/>
                <w:lang w:eastAsia="ja-JP"/>
              </w:rPr>
            </w:pPr>
            <w:r>
              <w:rPr>
                <w:rFonts w:cs="Arial"/>
                <w:sz w:val="16"/>
                <w:szCs w:val="16"/>
                <w:lang w:eastAsia="ja-JP"/>
              </w:rPr>
              <w:t>None</w:t>
            </w:r>
          </w:p>
        </w:tc>
      </w:tr>
      <w:tr w:rsidR="00414B1E" w:rsidRPr="00432C06" w14:paraId="60D84C2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664ECEE" w14:textId="64EF85B5" w:rsidR="00414B1E" w:rsidRPr="009C0D56" w:rsidRDefault="00414B1E" w:rsidP="00414B1E">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L_1A-3A-8A_n257G_UL_3A_n257A</w:t>
            </w:r>
          </w:p>
        </w:tc>
        <w:tc>
          <w:tcPr>
            <w:tcW w:w="1054" w:type="dxa"/>
            <w:tcBorders>
              <w:top w:val="single" w:sz="4" w:space="0" w:color="auto"/>
              <w:left w:val="single" w:sz="4" w:space="0" w:color="auto"/>
              <w:bottom w:val="single" w:sz="4" w:space="0" w:color="auto"/>
              <w:right w:val="single" w:sz="4" w:space="0" w:color="auto"/>
            </w:tcBorders>
          </w:tcPr>
          <w:p w14:paraId="58E22F11" w14:textId="53E95A67" w:rsidR="00414B1E" w:rsidRPr="009C0D56" w:rsidRDefault="00414B1E" w:rsidP="00414B1E">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347963" w14:textId="3A3DFF9A" w:rsidR="00414B1E" w:rsidRPr="009C0D56" w:rsidRDefault="00414B1E" w:rsidP="00414B1E">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05D714DE" w14:textId="77777777" w:rsidR="00414B1E" w:rsidRDefault="00414B1E" w:rsidP="00414B1E">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021BF7B" w14:textId="27482F77" w:rsidR="00414B1E" w:rsidRPr="007E5259" w:rsidRDefault="00414B1E" w:rsidP="00414B1E">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79BB968A" w14:textId="17519F28"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C8B2990" w14:textId="31537A7A" w:rsidR="00414B1E" w:rsidRDefault="00414B1E" w:rsidP="00414B1E">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C655D9" w14:textId="6E85364A" w:rsidR="00414B1E" w:rsidRPr="002F0E98" w:rsidRDefault="00414B1E" w:rsidP="00414B1E">
            <w:pPr>
              <w:pStyle w:val="TAL"/>
              <w:rPr>
                <w:rFonts w:cs="Arial"/>
                <w:sz w:val="16"/>
                <w:szCs w:val="16"/>
                <w:lang w:eastAsia="ja-JP"/>
              </w:rPr>
            </w:pPr>
            <w:r w:rsidRPr="00260377">
              <w:rPr>
                <w:rFonts w:cs="Arial"/>
                <w:sz w:val="16"/>
                <w:szCs w:val="16"/>
                <w:lang w:eastAsia="ja-JP"/>
              </w:rPr>
              <w:t>None</w:t>
            </w:r>
          </w:p>
        </w:tc>
      </w:tr>
      <w:tr w:rsidR="00414B1E" w:rsidRPr="00432C06" w14:paraId="4D7028E0"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069CC1E" w14:textId="62DCF815" w:rsidR="00414B1E" w:rsidRPr="009C0D56" w:rsidRDefault="00414B1E" w:rsidP="00414B1E">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L_1A-3A-8A_n257G_UL_8A_n257A</w:t>
            </w:r>
          </w:p>
        </w:tc>
        <w:tc>
          <w:tcPr>
            <w:tcW w:w="1054" w:type="dxa"/>
            <w:tcBorders>
              <w:top w:val="single" w:sz="4" w:space="0" w:color="auto"/>
              <w:left w:val="single" w:sz="4" w:space="0" w:color="auto"/>
              <w:bottom w:val="single" w:sz="4" w:space="0" w:color="auto"/>
              <w:right w:val="single" w:sz="4" w:space="0" w:color="auto"/>
            </w:tcBorders>
          </w:tcPr>
          <w:p w14:paraId="75C847C7" w14:textId="52262E3F" w:rsidR="00414B1E" w:rsidRPr="009C0D56" w:rsidRDefault="00414B1E" w:rsidP="00414B1E">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7695EE" w14:textId="1DC900F4" w:rsidR="00414B1E" w:rsidRPr="009C0D56" w:rsidRDefault="00414B1E" w:rsidP="00414B1E">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76501776" w14:textId="77777777" w:rsidR="00414B1E" w:rsidRDefault="00414B1E" w:rsidP="00414B1E">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23629E42" w14:textId="79A0F370" w:rsidR="00414B1E" w:rsidRPr="007E5259" w:rsidRDefault="00414B1E" w:rsidP="00414B1E">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195E18CE" w14:textId="2EA80D58"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EA4D9C" w14:textId="0014B3FA" w:rsidR="00414B1E" w:rsidRDefault="00414B1E" w:rsidP="00414B1E">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B02B0B" w14:textId="6D263BF7" w:rsidR="00414B1E" w:rsidRPr="002F0E98" w:rsidRDefault="00414B1E" w:rsidP="00414B1E">
            <w:pPr>
              <w:pStyle w:val="TAL"/>
              <w:rPr>
                <w:rFonts w:cs="Arial"/>
                <w:sz w:val="16"/>
                <w:szCs w:val="16"/>
                <w:lang w:eastAsia="ja-JP"/>
              </w:rPr>
            </w:pPr>
            <w:r w:rsidRPr="00260377">
              <w:rPr>
                <w:rFonts w:cs="Arial"/>
                <w:sz w:val="16"/>
                <w:szCs w:val="16"/>
                <w:lang w:eastAsia="ja-JP"/>
              </w:rPr>
              <w:t>None</w:t>
            </w:r>
          </w:p>
        </w:tc>
      </w:tr>
      <w:tr w:rsidR="00414B1E" w:rsidRPr="00432C06" w14:paraId="091FB5A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1D1DADE" w14:textId="2089ABBB" w:rsidR="00414B1E" w:rsidRPr="009C0D56" w:rsidRDefault="00414B1E" w:rsidP="00414B1E">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L_1A-3A-8A_n257H_UL_1A_n257A</w:t>
            </w:r>
          </w:p>
        </w:tc>
        <w:tc>
          <w:tcPr>
            <w:tcW w:w="1054" w:type="dxa"/>
            <w:tcBorders>
              <w:top w:val="single" w:sz="4" w:space="0" w:color="auto"/>
              <w:left w:val="single" w:sz="4" w:space="0" w:color="auto"/>
              <w:bottom w:val="single" w:sz="4" w:space="0" w:color="auto"/>
              <w:right w:val="single" w:sz="4" w:space="0" w:color="auto"/>
            </w:tcBorders>
          </w:tcPr>
          <w:p w14:paraId="7AC664CA" w14:textId="5C8DDE67" w:rsidR="00414B1E" w:rsidRPr="009C0D56" w:rsidRDefault="00414B1E" w:rsidP="00414B1E">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8159A09" w14:textId="4999FB78" w:rsidR="00414B1E" w:rsidRPr="009C0D56" w:rsidRDefault="00414B1E" w:rsidP="00414B1E">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2EF6E0D" w14:textId="77777777" w:rsidR="00414B1E" w:rsidRDefault="00414B1E" w:rsidP="00414B1E">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5FC32076" w14:textId="465DC722" w:rsidR="00414B1E" w:rsidRPr="007E5259" w:rsidRDefault="00414B1E" w:rsidP="00414B1E">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5BC13CDC" w14:textId="16AD3819"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F48B6A4" w14:textId="0E4DDB45" w:rsidR="00414B1E" w:rsidRDefault="00414B1E" w:rsidP="00414B1E">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936893" w14:textId="57339118" w:rsidR="00414B1E" w:rsidRPr="002F0E98" w:rsidRDefault="00414B1E" w:rsidP="00414B1E">
            <w:pPr>
              <w:pStyle w:val="TAL"/>
              <w:rPr>
                <w:rFonts w:cs="Arial"/>
                <w:sz w:val="16"/>
                <w:szCs w:val="16"/>
                <w:lang w:eastAsia="ja-JP"/>
              </w:rPr>
            </w:pPr>
            <w:r w:rsidRPr="00260377">
              <w:rPr>
                <w:rFonts w:cs="Arial"/>
                <w:sz w:val="16"/>
                <w:szCs w:val="16"/>
                <w:lang w:eastAsia="ja-JP"/>
              </w:rPr>
              <w:t>None</w:t>
            </w:r>
          </w:p>
        </w:tc>
      </w:tr>
      <w:tr w:rsidR="00414B1E" w:rsidRPr="00432C06" w14:paraId="6BDDDC6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6ADE62" w14:textId="395D2346" w:rsidR="00414B1E" w:rsidRPr="009C0D56" w:rsidRDefault="00414B1E" w:rsidP="00414B1E">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L_1A-3A-8A_n257H_UL_3A_n257A</w:t>
            </w:r>
          </w:p>
        </w:tc>
        <w:tc>
          <w:tcPr>
            <w:tcW w:w="1054" w:type="dxa"/>
            <w:tcBorders>
              <w:top w:val="single" w:sz="4" w:space="0" w:color="auto"/>
              <w:left w:val="single" w:sz="4" w:space="0" w:color="auto"/>
              <w:bottom w:val="single" w:sz="4" w:space="0" w:color="auto"/>
              <w:right w:val="single" w:sz="4" w:space="0" w:color="auto"/>
            </w:tcBorders>
          </w:tcPr>
          <w:p w14:paraId="51E23822" w14:textId="451F15C3" w:rsidR="00414B1E" w:rsidRPr="009C0D56" w:rsidRDefault="00414B1E" w:rsidP="00414B1E">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E9044B8" w14:textId="5492B1CE" w:rsidR="00414B1E" w:rsidRPr="009C0D56" w:rsidRDefault="00414B1E" w:rsidP="00414B1E">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7A7B67C4" w14:textId="77777777" w:rsidR="00414B1E" w:rsidRDefault="00414B1E" w:rsidP="00414B1E">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2FA934EA" w14:textId="6B48C59C" w:rsidR="00414B1E" w:rsidRPr="007E5259" w:rsidRDefault="00414B1E" w:rsidP="00414B1E">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095FC868" w14:textId="61D1D1CE"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97F7A0" w14:textId="496AA779" w:rsidR="00414B1E" w:rsidRDefault="00414B1E" w:rsidP="00414B1E">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30397A7" w14:textId="1BD068C2" w:rsidR="00414B1E" w:rsidRPr="002F0E98" w:rsidRDefault="00414B1E" w:rsidP="00414B1E">
            <w:pPr>
              <w:pStyle w:val="TAL"/>
              <w:rPr>
                <w:rFonts w:cs="Arial"/>
                <w:sz w:val="16"/>
                <w:szCs w:val="16"/>
                <w:lang w:eastAsia="ja-JP"/>
              </w:rPr>
            </w:pPr>
            <w:r w:rsidRPr="00260377">
              <w:rPr>
                <w:rFonts w:cs="Arial"/>
                <w:sz w:val="16"/>
                <w:szCs w:val="16"/>
                <w:lang w:eastAsia="ja-JP"/>
              </w:rPr>
              <w:t>None</w:t>
            </w:r>
          </w:p>
        </w:tc>
      </w:tr>
      <w:tr w:rsidR="00414B1E" w:rsidRPr="00432C06" w14:paraId="6F27B10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5423E9" w14:textId="60C00DB9" w:rsidR="00414B1E" w:rsidRPr="009C0D56" w:rsidRDefault="00414B1E" w:rsidP="00414B1E">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L_1A-3A-8A_n257H_UL_8A_n257A</w:t>
            </w:r>
          </w:p>
        </w:tc>
        <w:tc>
          <w:tcPr>
            <w:tcW w:w="1054" w:type="dxa"/>
            <w:tcBorders>
              <w:top w:val="single" w:sz="4" w:space="0" w:color="auto"/>
              <w:left w:val="single" w:sz="4" w:space="0" w:color="auto"/>
              <w:bottom w:val="single" w:sz="4" w:space="0" w:color="auto"/>
              <w:right w:val="single" w:sz="4" w:space="0" w:color="auto"/>
            </w:tcBorders>
          </w:tcPr>
          <w:p w14:paraId="4CF268E7" w14:textId="42DB4F7E" w:rsidR="00414B1E" w:rsidRPr="009C0D56" w:rsidRDefault="00414B1E" w:rsidP="00414B1E">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AAF35CC" w14:textId="72857414" w:rsidR="00414B1E" w:rsidRPr="009C0D56" w:rsidRDefault="00414B1E" w:rsidP="00414B1E">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0A8E4816" w14:textId="77777777" w:rsidR="00414B1E" w:rsidRDefault="00414B1E" w:rsidP="00414B1E">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7EAF7858" w14:textId="0F7024D9" w:rsidR="00414B1E" w:rsidRPr="007E5259" w:rsidRDefault="00414B1E" w:rsidP="00414B1E">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2CA8D2BD" w14:textId="5C425CCA"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A95F6B" w14:textId="78EEA7EB" w:rsidR="00414B1E" w:rsidRDefault="00414B1E" w:rsidP="00414B1E">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3BE8600" w14:textId="7AF0F9AF" w:rsidR="00414B1E" w:rsidRPr="002F0E98" w:rsidRDefault="00414B1E" w:rsidP="00414B1E">
            <w:pPr>
              <w:pStyle w:val="TAL"/>
              <w:rPr>
                <w:rFonts w:cs="Arial"/>
                <w:sz w:val="16"/>
                <w:szCs w:val="16"/>
                <w:lang w:eastAsia="ja-JP"/>
              </w:rPr>
            </w:pPr>
            <w:r w:rsidRPr="00260377">
              <w:rPr>
                <w:rFonts w:cs="Arial"/>
                <w:sz w:val="16"/>
                <w:szCs w:val="16"/>
                <w:lang w:eastAsia="ja-JP"/>
              </w:rPr>
              <w:t>None</w:t>
            </w:r>
          </w:p>
        </w:tc>
      </w:tr>
      <w:tr w:rsidR="00414B1E" w:rsidRPr="00432C06" w14:paraId="3CACA97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7114B5" w14:textId="46ED6603" w:rsidR="00414B1E" w:rsidRPr="009C0D56" w:rsidRDefault="00414B1E" w:rsidP="00414B1E">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L_1A-3A-8A_n257I_UL_1A_n257A</w:t>
            </w:r>
          </w:p>
        </w:tc>
        <w:tc>
          <w:tcPr>
            <w:tcW w:w="1054" w:type="dxa"/>
            <w:tcBorders>
              <w:top w:val="single" w:sz="4" w:space="0" w:color="auto"/>
              <w:left w:val="single" w:sz="4" w:space="0" w:color="auto"/>
              <w:bottom w:val="single" w:sz="4" w:space="0" w:color="auto"/>
              <w:right w:val="single" w:sz="4" w:space="0" w:color="auto"/>
            </w:tcBorders>
          </w:tcPr>
          <w:p w14:paraId="03344AB6" w14:textId="1C6F54A3" w:rsidR="00414B1E" w:rsidRPr="009C0D56" w:rsidRDefault="00414B1E" w:rsidP="00414B1E">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822CB6A" w14:textId="760EB8FE" w:rsidR="00414B1E" w:rsidRPr="009C0D56" w:rsidRDefault="00414B1E" w:rsidP="00414B1E">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DC85DD3" w14:textId="77777777" w:rsidR="00414B1E" w:rsidRDefault="00414B1E" w:rsidP="00414B1E">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39E243D4" w14:textId="6AC45951" w:rsidR="00414B1E" w:rsidRPr="007E5259" w:rsidRDefault="00414B1E" w:rsidP="00414B1E">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3850EDD4" w14:textId="09A36753"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3C0B60F" w14:textId="5CBF8808" w:rsidR="00414B1E" w:rsidRDefault="00414B1E" w:rsidP="00414B1E">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3152155" w14:textId="013F162A" w:rsidR="00414B1E" w:rsidRPr="002F0E98" w:rsidRDefault="00414B1E" w:rsidP="00414B1E">
            <w:pPr>
              <w:pStyle w:val="TAL"/>
              <w:rPr>
                <w:rFonts w:cs="Arial"/>
                <w:sz w:val="16"/>
                <w:szCs w:val="16"/>
                <w:lang w:eastAsia="ja-JP"/>
              </w:rPr>
            </w:pPr>
            <w:r w:rsidRPr="00260377">
              <w:rPr>
                <w:rFonts w:cs="Arial"/>
                <w:sz w:val="16"/>
                <w:szCs w:val="16"/>
                <w:lang w:eastAsia="ja-JP"/>
              </w:rPr>
              <w:t>None</w:t>
            </w:r>
          </w:p>
        </w:tc>
      </w:tr>
      <w:tr w:rsidR="00414B1E" w:rsidRPr="00432C06" w14:paraId="6805865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2D92F9" w14:textId="36FF7845" w:rsidR="00414B1E" w:rsidRPr="009C0D56" w:rsidRDefault="00414B1E" w:rsidP="00414B1E">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L_1A-3A-8A_n257I_UL_3A_n257A</w:t>
            </w:r>
          </w:p>
        </w:tc>
        <w:tc>
          <w:tcPr>
            <w:tcW w:w="1054" w:type="dxa"/>
            <w:tcBorders>
              <w:top w:val="single" w:sz="4" w:space="0" w:color="auto"/>
              <w:left w:val="single" w:sz="4" w:space="0" w:color="auto"/>
              <w:bottom w:val="single" w:sz="4" w:space="0" w:color="auto"/>
              <w:right w:val="single" w:sz="4" w:space="0" w:color="auto"/>
            </w:tcBorders>
          </w:tcPr>
          <w:p w14:paraId="356C62C1" w14:textId="01B5BF8B" w:rsidR="00414B1E" w:rsidRPr="009C0D56" w:rsidRDefault="00414B1E" w:rsidP="00414B1E">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15492D" w14:textId="3481EE1F" w:rsidR="00414B1E" w:rsidRPr="009C0D56" w:rsidRDefault="00414B1E" w:rsidP="00414B1E">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3B72FFE8" w14:textId="77777777" w:rsidR="00414B1E" w:rsidRDefault="00414B1E" w:rsidP="00414B1E">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3DA50CA1" w14:textId="45D03AE7" w:rsidR="00414B1E" w:rsidRPr="007E5259" w:rsidRDefault="00414B1E" w:rsidP="00414B1E">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7FE248B0" w14:textId="60707EAA"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70B7DBA" w14:textId="56B83C4A" w:rsidR="00414B1E" w:rsidRDefault="00414B1E" w:rsidP="00414B1E">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E310B9" w14:textId="3A3BED76" w:rsidR="00414B1E" w:rsidRPr="002F0E98" w:rsidRDefault="00414B1E" w:rsidP="00414B1E">
            <w:pPr>
              <w:pStyle w:val="TAL"/>
              <w:rPr>
                <w:rFonts w:cs="Arial"/>
                <w:sz w:val="16"/>
                <w:szCs w:val="16"/>
                <w:lang w:eastAsia="ja-JP"/>
              </w:rPr>
            </w:pPr>
            <w:r w:rsidRPr="00260377">
              <w:rPr>
                <w:rFonts w:cs="Arial"/>
                <w:sz w:val="16"/>
                <w:szCs w:val="16"/>
                <w:lang w:eastAsia="ja-JP"/>
              </w:rPr>
              <w:t>None</w:t>
            </w:r>
          </w:p>
        </w:tc>
      </w:tr>
      <w:tr w:rsidR="00414B1E" w:rsidRPr="00432C06" w14:paraId="48C9889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37F62C2" w14:textId="7689ECBB" w:rsidR="00414B1E" w:rsidRPr="009C0D56" w:rsidRDefault="00414B1E" w:rsidP="00414B1E">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L_1A-3A-8A_n257I_UL_8A_n257A</w:t>
            </w:r>
          </w:p>
        </w:tc>
        <w:tc>
          <w:tcPr>
            <w:tcW w:w="1054" w:type="dxa"/>
            <w:tcBorders>
              <w:top w:val="single" w:sz="4" w:space="0" w:color="auto"/>
              <w:left w:val="single" w:sz="4" w:space="0" w:color="auto"/>
              <w:bottom w:val="single" w:sz="4" w:space="0" w:color="auto"/>
              <w:right w:val="single" w:sz="4" w:space="0" w:color="auto"/>
            </w:tcBorders>
          </w:tcPr>
          <w:p w14:paraId="18FC7037" w14:textId="244BC702" w:rsidR="00414B1E" w:rsidRPr="009C0D56" w:rsidRDefault="00414B1E" w:rsidP="00414B1E">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769A940" w14:textId="0A1E61FC" w:rsidR="00414B1E" w:rsidRPr="009C0D56" w:rsidRDefault="00414B1E" w:rsidP="00414B1E">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EC71E61" w14:textId="77777777" w:rsidR="00414B1E" w:rsidRDefault="00414B1E" w:rsidP="00414B1E">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B8EC9BA" w14:textId="17E55179" w:rsidR="00414B1E" w:rsidRPr="007E5259" w:rsidRDefault="00414B1E" w:rsidP="00414B1E">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4FDDB75E" w14:textId="53734774"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D05FFA" w14:textId="08890556" w:rsidR="00414B1E" w:rsidRDefault="00414B1E" w:rsidP="00414B1E">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FFEB097" w14:textId="488F21C0" w:rsidR="00414B1E" w:rsidRPr="002F0E98" w:rsidRDefault="00414B1E" w:rsidP="00414B1E">
            <w:pPr>
              <w:pStyle w:val="TAL"/>
              <w:rPr>
                <w:rFonts w:cs="Arial"/>
                <w:sz w:val="16"/>
                <w:szCs w:val="16"/>
                <w:lang w:eastAsia="ja-JP"/>
              </w:rPr>
            </w:pPr>
            <w:r w:rsidRPr="00260377">
              <w:rPr>
                <w:rFonts w:cs="Arial"/>
                <w:sz w:val="16"/>
                <w:szCs w:val="16"/>
                <w:lang w:eastAsia="ja-JP"/>
              </w:rPr>
              <w:t>None</w:t>
            </w:r>
          </w:p>
        </w:tc>
      </w:tr>
      <w:tr w:rsidR="00414B1E" w:rsidRPr="00432C06" w14:paraId="2E263E2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9F0D2AB" w14:textId="0C2AC020" w:rsidR="00414B1E" w:rsidRPr="009C0D56" w:rsidRDefault="00414B1E" w:rsidP="00414B1E">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L_1A-3A-8A_n257J_UL_1A_n257A</w:t>
            </w:r>
          </w:p>
        </w:tc>
        <w:tc>
          <w:tcPr>
            <w:tcW w:w="1054" w:type="dxa"/>
            <w:tcBorders>
              <w:top w:val="single" w:sz="4" w:space="0" w:color="auto"/>
              <w:left w:val="single" w:sz="4" w:space="0" w:color="auto"/>
              <w:bottom w:val="single" w:sz="4" w:space="0" w:color="auto"/>
              <w:right w:val="single" w:sz="4" w:space="0" w:color="auto"/>
            </w:tcBorders>
          </w:tcPr>
          <w:p w14:paraId="66CEBD97" w14:textId="5F194551" w:rsidR="00414B1E" w:rsidRPr="009C0D56" w:rsidRDefault="00414B1E" w:rsidP="00414B1E">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44C3109" w14:textId="67852F62" w:rsidR="00414B1E" w:rsidRPr="009C0D56" w:rsidRDefault="00414B1E" w:rsidP="00414B1E">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5CA3D5A" w14:textId="77777777" w:rsidR="00414B1E" w:rsidRDefault="00414B1E" w:rsidP="00414B1E">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A01DE52" w14:textId="4AA0920B" w:rsidR="00414B1E" w:rsidRPr="007E5259" w:rsidRDefault="00414B1E" w:rsidP="00414B1E">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54BA9E2B" w14:textId="0D0F7C80"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52C22C" w14:textId="2627FF70" w:rsidR="00414B1E" w:rsidRDefault="00414B1E" w:rsidP="00414B1E">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FEFD0B2" w14:textId="6C408001" w:rsidR="00414B1E" w:rsidRPr="002F0E98" w:rsidRDefault="00414B1E" w:rsidP="00414B1E">
            <w:pPr>
              <w:pStyle w:val="TAL"/>
              <w:rPr>
                <w:rFonts w:cs="Arial"/>
                <w:sz w:val="16"/>
                <w:szCs w:val="16"/>
                <w:lang w:eastAsia="ja-JP"/>
              </w:rPr>
            </w:pPr>
            <w:r w:rsidRPr="00260377">
              <w:rPr>
                <w:rFonts w:cs="Arial"/>
                <w:sz w:val="16"/>
                <w:szCs w:val="16"/>
                <w:lang w:eastAsia="ja-JP"/>
              </w:rPr>
              <w:t>None</w:t>
            </w:r>
          </w:p>
        </w:tc>
      </w:tr>
      <w:tr w:rsidR="00414B1E" w:rsidRPr="00432C06" w14:paraId="4EA3AA8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C9C325" w14:textId="77D0F6B2" w:rsidR="00414B1E" w:rsidRPr="009C0D56" w:rsidRDefault="00414B1E" w:rsidP="00414B1E">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L_1A-3A-8A_n257J_UL_3A_n257A</w:t>
            </w:r>
          </w:p>
        </w:tc>
        <w:tc>
          <w:tcPr>
            <w:tcW w:w="1054" w:type="dxa"/>
            <w:tcBorders>
              <w:top w:val="single" w:sz="4" w:space="0" w:color="auto"/>
              <w:left w:val="single" w:sz="4" w:space="0" w:color="auto"/>
              <w:bottom w:val="single" w:sz="4" w:space="0" w:color="auto"/>
              <w:right w:val="single" w:sz="4" w:space="0" w:color="auto"/>
            </w:tcBorders>
          </w:tcPr>
          <w:p w14:paraId="20503BE8" w14:textId="2694F0B8" w:rsidR="00414B1E" w:rsidRPr="009C0D56" w:rsidRDefault="00414B1E" w:rsidP="00414B1E">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117087A" w14:textId="3AE3859B" w:rsidR="00414B1E" w:rsidRPr="009C0D56" w:rsidRDefault="00414B1E" w:rsidP="00414B1E">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137C58B1" w14:textId="77777777" w:rsidR="00414B1E" w:rsidRDefault="00414B1E" w:rsidP="00414B1E">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2BACF7F4" w14:textId="246330BB" w:rsidR="00414B1E" w:rsidRPr="007E5259" w:rsidRDefault="00414B1E" w:rsidP="00414B1E">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25B117FF" w14:textId="0C5132C7"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5F248A3" w14:textId="2215C2A7" w:rsidR="00414B1E" w:rsidRDefault="00414B1E" w:rsidP="00414B1E">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AD95522" w14:textId="7D9B3279" w:rsidR="00414B1E" w:rsidRPr="002F0E98" w:rsidRDefault="00414B1E" w:rsidP="00414B1E">
            <w:pPr>
              <w:pStyle w:val="TAL"/>
              <w:rPr>
                <w:rFonts w:cs="Arial"/>
                <w:sz w:val="16"/>
                <w:szCs w:val="16"/>
                <w:lang w:eastAsia="ja-JP"/>
              </w:rPr>
            </w:pPr>
            <w:r w:rsidRPr="00260377">
              <w:rPr>
                <w:rFonts w:cs="Arial"/>
                <w:sz w:val="16"/>
                <w:szCs w:val="16"/>
                <w:lang w:eastAsia="ja-JP"/>
              </w:rPr>
              <w:t>None</w:t>
            </w:r>
          </w:p>
        </w:tc>
      </w:tr>
      <w:tr w:rsidR="00414B1E" w:rsidRPr="00432C06" w14:paraId="767F9B5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767CC0" w14:textId="1877C130" w:rsidR="00414B1E" w:rsidRPr="009C0D56" w:rsidRDefault="00414B1E" w:rsidP="00414B1E">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L_1A-3A-8A_n257J_UL_8A_n257A</w:t>
            </w:r>
          </w:p>
        </w:tc>
        <w:tc>
          <w:tcPr>
            <w:tcW w:w="1054" w:type="dxa"/>
            <w:tcBorders>
              <w:top w:val="single" w:sz="4" w:space="0" w:color="auto"/>
              <w:left w:val="single" w:sz="4" w:space="0" w:color="auto"/>
              <w:bottom w:val="single" w:sz="4" w:space="0" w:color="auto"/>
              <w:right w:val="single" w:sz="4" w:space="0" w:color="auto"/>
            </w:tcBorders>
          </w:tcPr>
          <w:p w14:paraId="259CBBC7" w14:textId="453AFAB8" w:rsidR="00414B1E" w:rsidRPr="009C0D56" w:rsidRDefault="00414B1E" w:rsidP="00414B1E">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8DC7599" w14:textId="02B14C19" w:rsidR="00414B1E" w:rsidRPr="009C0D56" w:rsidRDefault="00414B1E" w:rsidP="00414B1E">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25EB3C00" w14:textId="77777777" w:rsidR="00414B1E" w:rsidRDefault="00414B1E" w:rsidP="00414B1E">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0C9819D2" w14:textId="4C69858B" w:rsidR="00414B1E" w:rsidRPr="007E5259" w:rsidRDefault="00414B1E" w:rsidP="00414B1E">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42233959" w14:textId="07351285"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5BDDAD" w14:textId="1A1436CF" w:rsidR="00414B1E" w:rsidRDefault="00414B1E" w:rsidP="00414B1E">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B542797" w14:textId="160FF426" w:rsidR="00414B1E" w:rsidRPr="002F0E98" w:rsidRDefault="00414B1E" w:rsidP="00414B1E">
            <w:pPr>
              <w:pStyle w:val="TAL"/>
              <w:rPr>
                <w:rFonts w:cs="Arial"/>
                <w:sz w:val="16"/>
                <w:szCs w:val="16"/>
                <w:lang w:eastAsia="ja-JP"/>
              </w:rPr>
            </w:pPr>
            <w:r w:rsidRPr="00260377">
              <w:rPr>
                <w:rFonts w:cs="Arial"/>
                <w:sz w:val="16"/>
                <w:szCs w:val="16"/>
                <w:lang w:eastAsia="ja-JP"/>
              </w:rPr>
              <w:t>None</w:t>
            </w:r>
          </w:p>
        </w:tc>
      </w:tr>
      <w:tr w:rsidR="00414B1E" w:rsidRPr="00432C06" w14:paraId="157C6F3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D7A285" w14:textId="61C398C0" w:rsidR="00414B1E" w:rsidRPr="009C0D56" w:rsidRDefault="00414B1E" w:rsidP="00414B1E">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L_1A-3A-8A_n257K_UL_1A_n257A</w:t>
            </w:r>
          </w:p>
        </w:tc>
        <w:tc>
          <w:tcPr>
            <w:tcW w:w="1054" w:type="dxa"/>
            <w:tcBorders>
              <w:top w:val="single" w:sz="4" w:space="0" w:color="auto"/>
              <w:left w:val="single" w:sz="4" w:space="0" w:color="auto"/>
              <w:bottom w:val="single" w:sz="4" w:space="0" w:color="auto"/>
              <w:right w:val="single" w:sz="4" w:space="0" w:color="auto"/>
            </w:tcBorders>
          </w:tcPr>
          <w:p w14:paraId="02828A68" w14:textId="27C7DCB0" w:rsidR="00414B1E" w:rsidRPr="009C0D56" w:rsidRDefault="00414B1E" w:rsidP="00414B1E">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5047333" w14:textId="396A04BC" w:rsidR="00414B1E" w:rsidRPr="009C0D56" w:rsidRDefault="00414B1E" w:rsidP="00414B1E">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29E39C31" w14:textId="77777777" w:rsidR="00414B1E" w:rsidRDefault="00414B1E" w:rsidP="00414B1E">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76C446F0" w14:textId="1BEBBC60" w:rsidR="00414B1E" w:rsidRPr="007E5259" w:rsidRDefault="00414B1E" w:rsidP="00414B1E">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62E26D1B" w14:textId="3DA667AC"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8091D5" w14:textId="33E3FF30" w:rsidR="00414B1E" w:rsidRDefault="00414B1E" w:rsidP="00414B1E">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6756DF" w14:textId="5565932D" w:rsidR="00414B1E" w:rsidRPr="002F0E98" w:rsidRDefault="00414B1E" w:rsidP="00414B1E">
            <w:pPr>
              <w:pStyle w:val="TAL"/>
              <w:rPr>
                <w:rFonts w:cs="Arial"/>
                <w:sz w:val="16"/>
                <w:szCs w:val="16"/>
                <w:lang w:eastAsia="ja-JP"/>
              </w:rPr>
            </w:pPr>
            <w:r w:rsidRPr="00260377">
              <w:rPr>
                <w:rFonts w:cs="Arial"/>
                <w:sz w:val="16"/>
                <w:szCs w:val="16"/>
                <w:lang w:eastAsia="ja-JP"/>
              </w:rPr>
              <w:t>None</w:t>
            </w:r>
          </w:p>
        </w:tc>
      </w:tr>
      <w:tr w:rsidR="00414B1E" w:rsidRPr="00432C06" w14:paraId="22FE72A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CD391BC" w14:textId="16811C47" w:rsidR="00414B1E" w:rsidRPr="009C0D56" w:rsidRDefault="00414B1E" w:rsidP="00414B1E">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L_1A-3A-8A_n257K_UL_3A_n257A</w:t>
            </w:r>
          </w:p>
        </w:tc>
        <w:tc>
          <w:tcPr>
            <w:tcW w:w="1054" w:type="dxa"/>
            <w:tcBorders>
              <w:top w:val="single" w:sz="4" w:space="0" w:color="auto"/>
              <w:left w:val="single" w:sz="4" w:space="0" w:color="auto"/>
              <w:bottom w:val="single" w:sz="4" w:space="0" w:color="auto"/>
              <w:right w:val="single" w:sz="4" w:space="0" w:color="auto"/>
            </w:tcBorders>
          </w:tcPr>
          <w:p w14:paraId="3B8AB130" w14:textId="72269EB1" w:rsidR="00414B1E" w:rsidRPr="009C0D56" w:rsidRDefault="00414B1E" w:rsidP="00414B1E">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BC5AC0" w14:textId="4EA2D068" w:rsidR="00414B1E" w:rsidRPr="009C0D56" w:rsidRDefault="00414B1E" w:rsidP="00414B1E">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399BB5C1" w14:textId="77777777" w:rsidR="00414B1E" w:rsidRDefault="00414B1E" w:rsidP="00414B1E">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EF24933" w14:textId="25988B60" w:rsidR="00414B1E" w:rsidRPr="007E5259" w:rsidRDefault="00414B1E" w:rsidP="00414B1E">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4FEEEE03" w14:textId="6827A8AE"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2DC3AE" w14:textId="547F0E00" w:rsidR="00414B1E" w:rsidRDefault="00414B1E" w:rsidP="00414B1E">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B8B4D7" w14:textId="11712175" w:rsidR="00414B1E" w:rsidRPr="002F0E98" w:rsidRDefault="00414B1E" w:rsidP="00414B1E">
            <w:pPr>
              <w:pStyle w:val="TAL"/>
              <w:rPr>
                <w:rFonts w:cs="Arial"/>
                <w:sz w:val="16"/>
                <w:szCs w:val="16"/>
                <w:lang w:eastAsia="ja-JP"/>
              </w:rPr>
            </w:pPr>
            <w:r w:rsidRPr="00260377">
              <w:rPr>
                <w:rFonts w:cs="Arial"/>
                <w:sz w:val="16"/>
                <w:szCs w:val="16"/>
                <w:lang w:eastAsia="ja-JP"/>
              </w:rPr>
              <w:t>None</w:t>
            </w:r>
          </w:p>
        </w:tc>
      </w:tr>
      <w:tr w:rsidR="00414B1E" w:rsidRPr="00432C06" w14:paraId="36E3919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1D2BB5F" w14:textId="5354FA96" w:rsidR="00414B1E" w:rsidRPr="009C0D56" w:rsidRDefault="00414B1E" w:rsidP="00414B1E">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L_1A-3A-8A_n257K_UL_8A_n257A</w:t>
            </w:r>
          </w:p>
        </w:tc>
        <w:tc>
          <w:tcPr>
            <w:tcW w:w="1054" w:type="dxa"/>
            <w:tcBorders>
              <w:top w:val="single" w:sz="4" w:space="0" w:color="auto"/>
              <w:left w:val="single" w:sz="4" w:space="0" w:color="auto"/>
              <w:bottom w:val="single" w:sz="4" w:space="0" w:color="auto"/>
              <w:right w:val="single" w:sz="4" w:space="0" w:color="auto"/>
            </w:tcBorders>
          </w:tcPr>
          <w:p w14:paraId="0C6AE163" w14:textId="7E1E3730" w:rsidR="00414B1E" w:rsidRPr="009C0D56" w:rsidRDefault="00414B1E" w:rsidP="00414B1E">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B555D71" w14:textId="68381F73" w:rsidR="00414B1E" w:rsidRPr="009C0D56" w:rsidRDefault="00414B1E" w:rsidP="00414B1E">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6FB84AAB" w14:textId="77777777" w:rsidR="00414B1E" w:rsidRDefault="00414B1E" w:rsidP="00414B1E">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4EEBE04" w14:textId="0C158061" w:rsidR="00414B1E" w:rsidRPr="007E5259" w:rsidRDefault="00414B1E" w:rsidP="00414B1E">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25FC6178" w14:textId="2FEABF43"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33ED0B" w14:textId="5BB845C1" w:rsidR="00414B1E" w:rsidRDefault="00414B1E" w:rsidP="00414B1E">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199E89" w14:textId="48D1FED6" w:rsidR="00414B1E" w:rsidRPr="002F0E98" w:rsidRDefault="00414B1E" w:rsidP="00414B1E">
            <w:pPr>
              <w:pStyle w:val="TAL"/>
              <w:rPr>
                <w:rFonts w:cs="Arial"/>
                <w:sz w:val="16"/>
                <w:szCs w:val="16"/>
                <w:lang w:eastAsia="ja-JP"/>
              </w:rPr>
            </w:pPr>
            <w:r w:rsidRPr="00260377">
              <w:rPr>
                <w:rFonts w:cs="Arial"/>
                <w:sz w:val="16"/>
                <w:szCs w:val="16"/>
                <w:lang w:eastAsia="ja-JP"/>
              </w:rPr>
              <w:t>None</w:t>
            </w:r>
          </w:p>
        </w:tc>
      </w:tr>
      <w:tr w:rsidR="00414B1E" w:rsidRPr="00432C06" w14:paraId="24ED92A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B3EE812" w14:textId="491F05E7" w:rsidR="00414B1E" w:rsidRPr="009C0D56" w:rsidRDefault="00414B1E" w:rsidP="00414B1E">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L_1A-3A-8A_n257L_UL_1A_n257A</w:t>
            </w:r>
          </w:p>
        </w:tc>
        <w:tc>
          <w:tcPr>
            <w:tcW w:w="1054" w:type="dxa"/>
            <w:tcBorders>
              <w:top w:val="single" w:sz="4" w:space="0" w:color="auto"/>
              <w:left w:val="single" w:sz="4" w:space="0" w:color="auto"/>
              <w:bottom w:val="single" w:sz="4" w:space="0" w:color="auto"/>
              <w:right w:val="single" w:sz="4" w:space="0" w:color="auto"/>
            </w:tcBorders>
          </w:tcPr>
          <w:p w14:paraId="4759D2E1" w14:textId="46323979" w:rsidR="00414B1E" w:rsidRPr="009C0D56" w:rsidRDefault="00414B1E" w:rsidP="00414B1E">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BFBE17F" w14:textId="0FD3A689" w:rsidR="00414B1E" w:rsidRPr="009C0D56" w:rsidRDefault="00414B1E" w:rsidP="00414B1E">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38298A12" w14:textId="77777777" w:rsidR="00414B1E" w:rsidRDefault="00414B1E" w:rsidP="00414B1E">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6906A438" w14:textId="2CA29BA6" w:rsidR="00414B1E" w:rsidRPr="007E5259" w:rsidRDefault="00414B1E" w:rsidP="00414B1E">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3ED6E571" w14:textId="7539F13D"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2CE582" w14:textId="4AE8AB5E" w:rsidR="00414B1E" w:rsidRDefault="00414B1E" w:rsidP="00414B1E">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6D94AD" w14:textId="5E9FDD13" w:rsidR="00414B1E" w:rsidRPr="002F0E98" w:rsidRDefault="00414B1E" w:rsidP="00414B1E">
            <w:pPr>
              <w:pStyle w:val="TAL"/>
              <w:rPr>
                <w:rFonts w:cs="Arial"/>
                <w:sz w:val="16"/>
                <w:szCs w:val="16"/>
                <w:lang w:eastAsia="ja-JP"/>
              </w:rPr>
            </w:pPr>
            <w:r w:rsidRPr="00260377">
              <w:rPr>
                <w:rFonts w:cs="Arial"/>
                <w:sz w:val="16"/>
                <w:szCs w:val="16"/>
                <w:lang w:eastAsia="ja-JP"/>
              </w:rPr>
              <w:t>None</w:t>
            </w:r>
          </w:p>
        </w:tc>
      </w:tr>
      <w:tr w:rsidR="00414B1E" w:rsidRPr="00432C06" w14:paraId="55EB4C9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72EF1CA" w14:textId="3EE73A9E" w:rsidR="00414B1E" w:rsidRPr="009C0D56" w:rsidRDefault="00414B1E" w:rsidP="00414B1E">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L_1A-3A-8A_n257L_UL_3A_n257A</w:t>
            </w:r>
          </w:p>
        </w:tc>
        <w:tc>
          <w:tcPr>
            <w:tcW w:w="1054" w:type="dxa"/>
            <w:tcBorders>
              <w:top w:val="single" w:sz="4" w:space="0" w:color="auto"/>
              <w:left w:val="single" w:sz="4" w:space="0" w:color="auto"/>
              <w:bottom w:val="single" w:sz="4" w:space="0" w:color="auto"/>
              <w:right w:val="single" w:sz="4" w:space="0" w:color="auto"/>
            </w:tcBorders>
          </w:tcPr>
          <w:p w14:paraId="4EFE9E0F" w14:textId="47C0847B" w:rsidR="00414B1E" w:rsidRPr="009C0D56" w:rsidRDefault="00414B1E" w:rsidP="00414B1E">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90290D3" w14:textId="3FA74EA8" w:rsidR="00414B1E" w:rsidRPr="009C0D56" w:rsidRDefault="00414B1E" w:rsidP="00414B1E">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20DE4083" w14:textId="77777777" w:rsidR="00414B1E" w:rsidRDefault="00414B1E" w:rsidP="00414B1E">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27AAD4C" w14:textId="095DB417" w:rsidR="00414B1E" w:rsidRPr="007E5259" w:rsidRDefault="00414B1E" w:rsidP="00414B1E">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0756EA65" w14:textId="6AD2894E"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C6AD77F" w14:textId="29EA62F5" w:rsidR="00414B1E" w:rsidRDefault="00414B1E" w:rsidP="00414B1E">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D9DC76" w14:textId="78A03D92" w:rsidR="00414B1E" w:rsidRPr="002F0E98" w:rsidRDefault="00414B1E" w:rsidP="00414B1E">
            <w:pPr>
              <w:pStyle w:val="TAL"/>
              <w:rPr>
                <w:rFonts w:cs="Arial"/>
                <w:sz w:val="16"/>
                <w:szCs w:val="16"/>
                <w:lang w:eastAsia="ja-JP"/>
              </w:rPr>
            </w:pPr>
            <w:r w:rsidRPr="00260377">
              <w:rPr>
                <w:rFonts w:cs="Arial"/>
                <w:sz w:val="16"/>
                <w:szCs w:val="16"/>
                <w:lang w:eastAsia="ja-JP"/>
              </w:rPr>
              <w:t>None</w:t>
            </w:r>
          </w:p>
        </w:tc>
      </w:tr>
      <w:tr w:rsidR="00414B1E" w:rsidRPr="00432C06" w14:paraId="535565D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B01FC5" w14:textId="0E30BC6E" w:rsidR="00414B1E" w:rsidRPr="009C0D56" w:rsidRDefault="00414B1E" w:rsidP="00414B1E">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L_1A-3A-8A_n257L_UL_8A_n257A</w:t>
            </w:r>
          </w:p>
        </w:tc>
        <w:tc>
          <w:tcPr>
            <w:tcW w:w="1054" w:type="dxa"/>
            <w:tcBorders>
              <w:top w:val="single" w:sz="4" w:space="0" w:color="auto"/>
              <w:left w:val="single" w:sz="4" w:space="0" w:color="auto"/>
              <w:bottom w:val="single" w:sz="4" w:space="0" w:color="auto"/>
              <w:right w:val="single" w:sz="4" w:space="0" w:color="auto"/>
            </w:tcBorders>
          </w:tcPr>
          <w:p w14:paraId="48BFBD28" w14:textId="7EB97AD5" w:rsidR="00414B1E" w:rsidRPr="009C0D56" w:rsidRDefault="00414B1E" w:rsidP="00414B1E">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EC87348" w14:textId="2CAA4A65" w:rsidR="00414B1E" w:rsidRPr="009C0D56" w:rsidRDefault="00414B1E" w:rsidP="00414B1E">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67740336" w14:textId="77777777" w:rsidR="00414B1E" w:rsidRDefault="00414B1E" w:rsidP="00414B1E">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6AFB837F" w14:textId="68AC0EE6" w:rsidR="00414B1E" w:rsidRPr="007E5259" w:rsidRDefault="00414B1E" w:rsidP="00414B1E">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4DF0802B" w14:textId="2BC4770E"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E71D427" w14:textId="2B182456" w:rsidR="00414B1E" w:rsidRDefault="00414B1E" w:rsidP="00414B1E">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E4B08A" w14:textId="2B37304E" w:rsidR="00414B1E" w:rsidRPr="002F0E98" w:rsidRDefault="00414B1E" w:rsidP="00414B1E">
            <w:pPr>
              <w:pStyle w:val="TAL"/>
              <w:rPr>
                <w:rFonts w:cs="Arial"/>
                <w:sz w:val="16"/>
                <w:szCs w:val="16"/>
                <w:lang w:eastAsia="ja-JP"/>
              </w:rPr>
            </w:pPr>
            <w:r w:rsidRPr="00260377">
              <w:rPr>
                <w:rFonts w:cs="Arial"/>
                <w:sz w:val="16"/>
                <w:szCs w:val="16"/>
                <w:lang w:eastAsia="ja-JP"/>
              </w:rPr>
              <w:t>None</w:t>
            </w:r>
          </w:p>
        </w:tc>
      </w:tr>
      <w:tr w:rsidR="00414B1E" w:rsidRPr="00432C06" w14:paraId="2D473AA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7517A4B" w14:textId="20A11BC4" w:rsidR="00414B1E" w:rsidRPr="009C0D56" w:rsidRDefault="00414B1E" w:rsidP="00414B1E">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L_1A-3A-8A_n257M_UL_1A_n257A</w:t>
            </w:r>
          </w:p>
        </w:tc>
        <w:tc>
          <w:tcPr>
            <w:tcW w:w="1054" w:type="dxa"/>
            <w:tcBorders>
              <w:top w:val="single" w:sz="4" w:space="0" w:color="auto"/>
              <w:left w:val="single" w:sz="4" w:space="0" w:color="auto"/>
              <w:bottom w:val="single" w:sz="4" w:space="0" w:color="auto"/>
              <w:right w:val="single" w:sz="4" w:space="0" w:color="auto"/>
            </w:tcBorders>
          </w:tcPr>
          <w:p w14:paraId="3BCD8F86" w14:textId="5FB2E98B" w:rsidR="00414B1E" w:rsidRPr="009C0D56" w:rsidRDefault="00414B1E" w:rsidP="00414B1E">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07E052" w14:textId="6DB6744D" w:rsidR="00414B1E" w:rsidRPr="009C0D56" w:rsidRDefault="00414B1E" w:rsidP="00414B1E">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4756A2F3" w14:textId="77777777" w:rsidR="00414B1E" w:rsidRDefault="00414B1E" w:rsidP="00414B1E">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41357F0F" w14:textId="61B62F46" w:rsidR="00414B1E" w:rsidRPr="007E5259" w:rsidRDefault="00414B1E" w:rsidP="00414B1E">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3C58310D" w14:textId="254078F5"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E5E87F5" w14:textId="356D1164" w:rsidR="00414B1E" w:rsidRDefault="00414B1E" w:rsidP="00414B1E">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927961" w14:textId="11C31E9B" w:rsidR="00414B1E" w:rsidRPr="002F0E98" w:rsidRDefault="00414B1E" w:rsidP="00414B1E">
            <w:pPr>
              <w:pStyle w:val="TAL"/>
              <w:rPr>
                <w:rFonts w:cs="Arial"/>
                <w:sz w:val="16"/>
                <w:szCs w:val="16"/>
                <w:lang w:eastAsia="ja-JP"/>
              </w:rPr>
            </w:pPr>
            <w:r w:rsidRPr="00260377">
              <w:rPr>
                <w:rFonts w:cs="Arial"/>
                <w:sz w:val="16"/>
                <w:szCs w:val="16"/>
                <w:lang w:eastAsia="ja-JP"/>
              </w:rPr>
              <w:t>None</w:t>
            </w:r>
          </w:p>
        </w:tc>
      </w:tr>
      <w:tr w:rsidR="00414B1E" w:rsidRPr="00432C06" w14:paraId="7D57ACC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8EB762" w14:textId="278C62E1" w:rsidR="00414B1E" w:rsidRPr="009C0D56" w:rsidRDefault="00414B1E" w:rsidP="00414B1E">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L_1A-3A-8A_n257M_UL_3A_n257A</w:t>
            </w:r>
          </w:p>
        </w:tc>
        <w:tc>
          <w:tcPr>
            <w:tcW w:w="1054" w:type="dxa"/>
            <w:tcBorders>
              <w:top w:val="single" w:sz="4" w:space="0" w:color="auto"/>
              <w:left w:val="single" w:sz="4" w:space="0" w:color="auto"/>
              <w:bottom w:val="single" w:sz="4" w:space="0" w:color="auto"/>
              <w:right w:val="single" w:sz="4" w:space="0" w:color="auto"/>
            </w:tcBorders>
          </w:tcPr>
          <w:p w14:paraId="0C1E06EB" w14:textId="4FBA0CB5" w:rsidR="00414B1E" w:rsidRPr="009C0D56" w:rsidRDefault="00414B1E" w:rsidP="00414B1E">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6FC1074" w14:textId="2F8653B9" w:rsidR="00414B1E" w:rsidRPr="009C0D56" w:rsidRDefault="00414B1E" w:rsidP="00414B1E">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3CC19EB1" w14:textId="77777777" w:rsidR="00414B1E" w:rsidRDefault="00414B1E" w:rsidP="00414B1E">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3F101CFD" w14:textId="6AF1B85A" w:rsidR="00414B1E" w:rsidRPr="007E5259" w:rsidRDefault="00414B1E" w:rsidP="00414B1E">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6834F0A5" w14:textId="563A3C8B"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00E8DF" w14:textId="13319769" w:rsidR="00414B1E" w:rsidRDefault="00414B1E" w:rsidP="00414B1E">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7F28151" w14:textId="2C31E98A" w:rsidR="00414B1E" w:rsidRPr="002F0E98" w:rsidRDefault="00414B1E" w:rsidP="00414B1E">
            <w:pPr>
              <w:pStyle w:val="TAL"/>
              <w:rPr>
                <w:rFonts w:cs="Arial"/>
                <w:sz w:val="16"/>
                <w:szCs w:val="16"/>
                <w:lang w:eastAsia="ja-JP"/>
              </w:rPr>
            </w:pPr>
            <w:r w:rsidRPr="00260377">
              <w:rPr>
                <w:rFonts w:cs="Arial"/>
                <w:sz w:val="16"/>
                <w:szCs w:val="16"/>
                <w:lang w:eastAsia="ja-JP"/>
              </w:rPr>
              <w:t>None</w:t>
            </w:r>
          </w:p>
        </w:tc>
      </w:tr>
      <w:tr w:rsidR="00414B1E" w:rsidRPr="00432C06" w14:paraId="1BA96AF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846812" w14:textId="4D7A1293" w:rsidR="00414B1E" w:rsidRPr="009C0D56" w:rsidRDefault="00414B1E" w:rsidP="00414B1E">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L_1A-3A-8A_n257M_UL_8A_n257A</w:t>
            </w:r>
          </w:p>
        </w:tc>
        <w:tc>
          <w:tcPr>
            <w:tcW w:w="1054" w:type="dxa"/>
            <w:tcBorders>
              <w:top w:val="single" w:sz="4" w:space="0" w:color="auto"/>
              <w:left w:val="single" w:sz="4" w:space="0" w:color="auto"/>
              <w:bottom w:val="single" w:sz="4" w:space="0" w:color="auto"/>
              <w:right w:val="single" w:sz="4" w:space="0" w:color="auto"/>
            </w:tcBorders>
          </w:tcPr>
          <w:p w14:paraId="5C996802" w14:textId="5F2760C0" w:rsidR="00414B1E" w:rsidRPr="009C0D56" w:rsidRDefault="00414B1E" w:rsidP="00414B1E">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437FD1B" w14:textId="04B78D4E" w:rsidR="00414B1E" w:rsidRPr="009C0D56" w:rsidRDefault="00414B1E" w:rsidP="00414B1E">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05E195FA" w14:textId="77777777" w:rsidR="00414B1E" w:rsidRDefault="00414B1E" w:rsidP="00414B1E">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72F5A941" w14:textId="3A435E07" w:rsidR="00414B1E" w:rsidRPr="007E5259" w:rsidRDefault="00414B1E" w:rsidP="00414B1E">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556B2882" w14:textId="457B13F3"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FDF3D9" w14:textId="1DB93037" w:rsidR="00414B1E" w:rsidRDefault="00414B1E" w:rsidP="00414B1E">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B807F88" w14:textId="528B2A8B" w:rsidR="00414B1E" w:rsidRPr="002F0E98" w:rsidRDefault="00414B1E" w:rsidP="00414B1E">
            <w:pPr>
              <w:pStyle w:val="TAL"/>
              <w:rPr>
                <w:rFonts w:cs="Arial"/>
                <w:sz w:val="16"/>
                <w:szCs w:val="16"/>
                <w:lang w:eastAsia="ja-JP"/>
              </w:rPr>
            </w:pPr>
            <w:r w:rsidRPr="00260377">
              <w:rPr>
                <w:rFonts w:cs="Arial"/>
                <w:sz w:val="16"/>
                <w:szCs w:val="16"/>
                <w:lang w:eastAsia="ja-JP"/>
              </w:rPr>
              <w:t>None</w:t>
            </w:r>
          </w:p>
        </w:tc>
      </w:tr>
      <w:tr w:rsidR="00414B1E" w:rsidRPr="00432C06" w14:paraId="46F868C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2E5A8B" w14:textId="42D84082" w:rsidR="00414B1E" w:rsidRPr="009C0D56" w:rsidRDefault="00414B1E" w:rsidP="00414B1E">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L_1A-3C-8A_n257G_UL_1A_n257A</w:t>
            </w:r>
          </w:p>
        </w:tc>
        <w:tc>
          <w:tcPr>
            <w:tcW w:w="1054" w:type="dxa"/>
            <w:tcBorders>
              <w:top w:val="single" w:sz="4" w:space="0" w:color="auto"/>
              <w:left w:val="single" w:sz="4" w:space="0" w:color="auto"/>
              <w:bottom w:val="single" w:sz="4" w:space="0" w:color="auto"/>
              <w:right w:val="single" w:sz="4" w:space="0" w:color="auto"/>
            </w:tcBorders>
          </w:tcPr>
          <w:p w14:paraId="2C5457B8" w14:textId="7D2F8720" w:rsidR="00414B1E" w:rsidRPr="009C0D56" w:rsidRDefault="00414B1E" w:rsidP="00414B1E">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AB603CA" w14:textId="235FD6E8" w:rsidR="00414B1E" w:rsidRPr="009C0D56" w:rsidRDefault="00414B1E" w:rsidP="00414B1E">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6D22ADFE" w14:textId="77777777" w:rsidR="00414B1E" w:rsidRDefault="00414B1E" w:rsidP="00414B1E">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73BC1CF8" w14:textId="6679D0F9" w:rsidR="00414B1E" w:rsidRPr="007E5259" w:rsidRDefault="00414B1E" w:rsidP="00414B1E">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12B045F7" w14:textId="6A52C948"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78CF8D" w14:textId="0500AD6C" w:rsidR="00414B1E" w:rsidRDefault="00414B1E" w:rsidP="00414B1E">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8BF1E41" w14:textId="5B2A90FF" w:rsidR="00414B1E" w:rsidRPr="002F0E98" w:rsidRDefault="00414B1E" w:rsidP="00414B1E">
            <w:pPr>
              <w:pStyle w:val="TAL"/>
              <w:rPr>
                <w:rFonts w:cs="Arial"/>
                <w:sz w:val="16"/>
                <w:szCs w:val="16"/>
                <w:lang w:eastAsia="ja-JP"/>
              </w:rPr>
            </w:pPr>
            <w:r w:rsidRPr="00260377">
              <w:rPr>
                <w:rFonts w:cs="Arial"/>
                <w:sz w:val="16"/>
                <w:szCs w:val="16"/>
                <w:lang w:eastAsia="ja-JP"/>
              </w:rPr>
              <w:t>None</w:t>
            </w:r>
          </w:p>
        </w:tc>
      </w:tr>
      <w:tr w:rsidR="00414B1E" w:rsidRPr="00432C06" w14:paraId="68B4B77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A4A58C" w14:textId="77EFE89C" w:rsidR="00414B1E" w:rsidRPr="009C0D56" w:rsidRDefault="00414B1E" w:rsidP="00414B1E">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L_1A-3C-8A_n257G_UL_3A_n257A</w:t>
            </w:r>
          </w:p>
        </w:tc>
        <w:tc>
          <w:tcPr>
            <w:tcW w:w="1054" w:type="dxa"/>
            <w:tcBorders>
              <w:top w:val="single" w:sz="4" w:space="0" w:color="auto"/>
              <w:left w:val="single" w:sz="4" w:space="0" w:color="auto"/>
              <w:bottom w:val="single" w:sz="4" w:space="0" w:color="auto"/>
              <w:right w:val="single" w:sz="4" w:space="0" w:color="auto"/>
            </w:tcBorders>
          </w:tcPr>
          <w:p w14:paraId="0D6FE6AC" w14:textId="49BB9D56" w:rsidR="00414B1E" w:rsidRPr="009C0D56" w:rsidRDefault="00414B1E" w:rsidP="00414B1E">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F0FCE0" w14:textId="3D8FBF0A" w:rsidR="00414B1E" w:rsidRPr="009C0D56" w:rsidRDefault="00414B1E" w:rsidP="00414B1E">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3B98E7A3" w14:textId="77777777" w:rsidR="00414B1E" w:rsidRDefault="00414B1E" w:rsidP="00414B1E">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7021CD2D" w14:textId="73FB3C8A" w:rsidR="00414B1E" w:rsidRPr="007E5259" w:rsidRDefault="00414B1E" w:rsidP="00414B1E">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5BC93334" w14:textId="084E82A8"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BE3578" w14:textId="46F718B5" w:rsidR="00414B1E" w:rsidRDefault="00414B1E" w:rsidP="00414B1E">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1625CB" w14:textId="04565C83" w:rsidR="00414B1E" w:rsidRPr="002F0E98" w:rsidRDefault="00414B1E" w:rsidP="00414B1E">
            <w:pPr>
              <w:pStyle w:val="TAL"/>
              <w:rPr>
                <w:rFonts w:cs="Arial"/>
                <w:sz w:val="16"/>
                <w:szCs w:val="16"/>
                <w:lang w:eastAsia="ja-JP"/>
              </w:rPr>
            </w:pPr>
            <w:r w:rsidRPr="00260377">
              <w:rPr>
                <w:rFonts w:cs="Arial"/>
                <w:sz w:val="16"/>
                <w:szCs w:val="16"/>
                <w:lang w:eastAsia="ja-JP"/>
              </w:rPr>
              <w:t>None</w:t>
            </w:r>
          </w:p>
        </w:tc>
      </w:tr>
      <w:tr w:rsidR="00414B1E" w:rsidRPr="00432C06" w14:paraId="4EB023D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AC8AEC8" w14:textId="565C8B9B" w:rsidR="00414B1E" w:rsidRPr="009C0D56" w:rsidRDefault="00414B1E" w:rsidP="00414B1E">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L_1A-3C-8A_n257G_UL_8A_n257A</w:t>
            </w:r>
          </w:p>
        </w:tc>
        <w:tc>
          <w:tcPr>
            <w:tcW w:w="1054" w:type="dxa"/>
            <w:tcBorders>
              <w:top w:val="single" w:sz="4" w:space="0" w:color="auto"/>
              <w:left w:val="single" w:sz="4" w:space="0" w:color="auto"/>
              <w:bottom w:val="single" w:sz="4" w:space="0" w:color="auto"/>
              <w:right w:val="single" w:sz="4" w:space="0" w:color="auto"/>
            </w:tcBorders>
          </w:tcPr>
          <w:p w14:paraId="2FE62FFC" w14:textId="3764AD99" w:rsidR="00414B1E" w:rsidRPr="009C0D56" w:rsidRDefault="00414B1E" w:rsidP="00414B1E">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CCB9DCE" w14:textId="2C649CD3" w:rsidR="00414B1E" w:rsidRPr="009C0D56" w:rsidRDefault="00414B1E" w:rsidP="00414B1E">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76CE6991" w14:textId="77777777" w:rsidR="00414B1E" w:rsidRDefault="00414B1E" w:rsidP="00414B1E">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A71B7B6" w14:textId="67B4CB45" w:rsidR="00414B1E" w:rsidRPr="007E5259" w:rsidRDefault="00414B1E" w:rsidP="00414B1E">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17A18CB9" w14:textId="1DE70FFA"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A05340" w14:textId="445CB19A" w:rsidR="00414B1E" w:rsidRDefault="00414B1E" w:rsidP="00414B1E">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A68103" w14:textId="0D40DC38" w:rsidR="00414B1E" w:rsidRPr="002F0E98" w:rsidRDefault="00414B1E" w:rsidP="00414B1E">
            <w:pPr>
              <w:pStyle w:val="TAL"/>
              <w:rPr>
                <w:rFonts w:cs="Arial"/>
                <w:sz w:val="16"/>
                <w:szCs w:val="16"/>
                <w:lang w:eastAsia="ja-JP"/>
              </w:rPr>
            </w:pPr>
            <w:r w:rsidRPr="00260377">
              <w:rPr>
                <w:rFonts w:cs="Arial"/>
                <w:sz w:val="16"/>
                <w:szCs w:val="16"/>
                <w:lang w:eastAsia="ja-JP"/>
              </w:rPr>
              <w:t>None</w:t>
            </w:r>
          </w:p>
        </w:tc>
      </w:tr>
      <w:tr w:rsidR="00414B1E" w:rsidRPr="00432C06" w14:paraId="2321D68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43E96D" w14:textId="642F4E42" w:rsidR="00414B1E" w:rsidRPr="009C0D56" w:rsidRDefault="00414B1E" w:rsidP="00414B1E">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L_1A-3C-8A_n257H_UL_1A_n257A</w:t>
            </w:r>
          </w:p>
        </w:tc>
        <w:tc>
          <w:tcPr>
            <w:tcW w:w="1054" w:type="dxa"/>
            <w:tcBorders>
              <w:top w:val="single" w:sz="4" w:space="0" w:color="auto"/>
              <w:left w:val="single" w:sz="4" w:space="0" w:color="auto"/>
              <w:bottom w:val="single" w:sz="4" w:space="0" w:color="auto"/>
              <w:right w:val="single" w:sz="4" w:space="0" w:color="auto"/>
            </w:tcBorders>
          </w:tcPr>
          <w:p w14:paraId="5E5EB4F7" w14:textId="05DA1EAF" w:rsidR="00414B1E" w:rsidRPr="009C0D56" w:rsidRDefault="00414B1E" w:rsidP="00414B1E">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5154AC" w14:textId="1BD7D7D9" w:rsidR="00414B1E" w:rsidRPr="009C0D56" w:rsidRDefault="00414B1E" w:rsidP="00414B1E">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76EB41EA" w14:textId="77777777" w:rsidR="00414B1E" w:rsidRDefault="00414B1E" w:rsidP="00414B1E">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352A4EBC" w14:textId="3A4C9509" w:rsidR="00414B1E" w:rsidRPr="007E5259" w:rsidRDefault="00414B1E" w:rsidP="00414B1E">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331B4CB4" w14:textId="26FE4AD2"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5A5707" w14:textId="048917E2" w:rsidR="00414B1E" w:rsidRDefault="00414B1E" w:rsidP="00414B1E">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C985E0" w14:textId="7FE382FE" w:rsidR="00414B1E" w:rsidRPr="002F0E98" w:rsidRDefault="00414B1E" w:rsidP="00414B1E">
            <w:pPr>
              <w:pStyle w:val="TAL"/>
              <w:rPr>
                <w:rFonts w:cs="Arial"/>
                <w:sz w:val="16"/>
                <w:szCs w:val="16"/>
                <w:lang w:eastAsia="ja-JP"/>
              </w:rPr>
            </w:pPr>
            <w:r w:rsidRPr="00260377">
              <w:rPr>
                <w:rFonts w:cs="Arial"/>
                <w:sz w:val="16"/>
                <w:szCs w:val="16"/>
                <w:lang w:eastAsia="ja-JP"/>
              </w:rPr>
              <w:t>None</w:t>
            </w:r>
          </w:p>
        </w:tc>
        <w:bookmarkStart w:id="2" w:name="_GoBack"/>
        <w:bookmarkEnd w:id="2"/>
      </w:tr>
      <w:tr w:rsidR="00414B1E" w:rsidRPr="00432C06" w14:paraId="049979D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279E4F" w14:textId="0EE3C563" w:rsidR="00414B1E" w:rsidRPr="009C0D56" w:rsidRDefault="00414B1E" w:rsidP="00414B1E">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L_1A-3C-8A_n257H_UL_3A_n257A</w:t>
            </w:r>
          </w:p>
        </w:tc>
        <w:tc>
          <w:tcPr>
            <w:tcW w:w="1054" w:type="dxa"/>
            <w:tcBorders>
              <w:top w:val="single" w:sz="4" w:space="0" w:color="auto"/>
              <w:left w:val="single" w:sz="4" w:space="0" w:color="auto"/>
              <w:bottom w:val="single" w:sz="4" w:space="0" w:color="auto"/>
              <w:right w:val="single" w:sz="4" w:space="0" w:color="auto"/>
            </w:tcBorders>
          </w:tcPr>
          <w:p w14:paraId="17F142C0" w14:textId="531814BF" w:rsidR="00414B1E" w:rsidRPr="009C0D56" w:rsidRDefault="00414B1E" w:rsidP="00414B1E">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D9A7194" w14:textId="5DE0BC8D" w:rsidR="00414B1E" w:rsidRPr="009C0D56" w:rsidRDefault="00414B1E" w:rsidP="00414B1E">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4F7E701" w14:textId="77777777" w:rsidR="00414B1E" w:rsidRDefault="00414B1E" w:rsidP="00414B1E">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49040C96" w14:textId="4565EBCD" w:rsidR="00414B1E" w:rsidRPr="007E5259" w:rsidRDefault="00414B1E" w:rsidP="00414B1E">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3B63BDD2" w14:textId="7213FA86"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75E745" w14:textId="037EEBD5" w:rsidR="00414B1E" w:rsidRDefault="00414B1E" w:rsidP="00414B1E">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23634EE" w14:textId="6E775DA9" w:rsidR="00414B1E" w:rsidRPr="002F0E98" w:rsidRDefault="00414B1E" w:rsidP="00414B1E">
            <w:pPr>
              <w:pStyle w:val="TAL"/>
              <w:rPr>
                <w:rFonts w:cs="Arial"/>
                <w:sz w:val="16"/>
                <w:szCs w:val="16"/>
                <w:lang w:eastAsia="ja-JP"/>
              </w:rPr>
            </w:pPr>
            <w:r w:rsidRPr="00260377">
              <w:rPr>
                <w:rFonts w:cs="Arial"/>
                <w:sz w:val="16"/>
                <w:szCs w:val="16"/>
                <w:lang w:eastAsia="ja-JP"/>
              </w:rPr>
              <w:t>None</w:t>
            </w:r>
          </w:p>
        </w:tc>
      </w:tr>
      <w:tr w:rsidR="00414B1E" w:rsidRPr="00432C06" w14:paraId="35C3AB6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BF0A1B9" w14:textId="2E92E74F" w:rsidR="00414B1E" w:rsidRPr="009C0D56" w:rsidRDefault="00414B1E" w:rsidP="00414B1E">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L_1A-3C-8A_n257H_UL_8A_n257A</w:t>
            </w:r>
          </w:p>
        </w:tc>
        <w:tc>
          <w:tcPr>
            <w:tcW w:w="1054" w:type="dxa"/>
            <w:tcBorders>
              <w:top w:val="single" w:sz="4" w:space="0" w:color="auto"/>
              <w:left w:val="single" w:sz="4" w:space="0" w:color="auto"/>
              <w:bottom w:val="single" w:sz="4" w:space="0" w:color="auto"/>
              <w:right w:val="single" w:sz="4" w:space="0" w:color="auto"/>
            </w:tcBorders>
          </w:tcPr>
          <w:p w14:paraId="2978F9B8" w14:textId="54C07C38" w:rsidR="00414B1E" w:rsidRPr="009C0D56" w:rsidRDefault="00414B1E" w:rsidP="00414B1E">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10D493" w14:textId="776A44DC" w:rsidR="00414B1E" w:rsidRPr="009C0D56" w:rsidRDefault="00414B1E" w:rsidP="00414B1E">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FB4DAF9" w14:textId="77777777" w:rsidR="00414B1E" w:rsidRDefault="00414B1E" w:rsidP="00414B1E">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DB7BEE1" w14:textId="3841654A" w:rsidR="00414B1E" w:rsidRPr="007E5259" w:rsidRDefault="00414B1E" w:rsidP="00414B1E">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2D228F69" w14:textId="3FD791C3"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1E48889" w14:textId="4BFFC36D" w:rsidR="00414B1E" w:rsidRDefault="00414B1E" w:rsidP="00414B1E">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56BDFE" w14:textId="0231FA52" w:rsidR="00414B1E" w:rsidRPr="002F0E98" w:rsidRDefault="00414B1E" w:rsidP="00414B1E">
            <w:pPr>
              <w:pStyle w:val="TAL"/>
              <w:rPr>
                <w:rFonts w:cs="Arial"/>
                <w:sz w:val="16"/>
                <w:szCs w:val="16"/>
                <w:lang w:eastAsia="ja-JP"/>
              </w:rPr>
            </w:pPr>
            <w:r w:rsidRPr="00E33357">
              <w:rPr>
                <w:rFonts w:cs="Arial"/>
                <w:sz w:val="16"/>
                <w:szCs w:val="16"/>
                <w:lang w:eastAsia="ja-JP"/>
              </w:rPr>
              <w:t>None</w:t>
            </w:r>
          </w:p>
        </w:tc>
      </w:tr>
      <w:tr w:rsidR="00414B1E" w:rsidRPr="00432C06" w14:paraId="0CD5949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B23187D" w14:textId="78B28426" w:rsidR="00414B1E" w:rsidRPr="009C0D56" w:rsidRDefault="00414B1E" w:rsidP="00414B1E">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L_1A-3C-8A_n257I_UL_1A_n257A</w:t>
            </w:r>
          </w:p>
        </w:tc>
        <w:tc>
          <w:tcPr>
            <w:tcW w:w="1054" w:type="dxa"/>
            <w:tcBorders>
              <w:top w:val="single" w:sz="4" w:space="0" w:color="auto"/>
              <w:left w:val="single" w:sz="4" w:space="0" w:color="auto"/>
              <w:bottom w:val="single" w:sz="4" w:space="0" w:color="auto"/>
              <w:right w:val="single" w:sz="4" w:space="0" w:color="auto"/>
            </w:tcBorders>
          </w:tcPr>
          <w:p w14:paraId="3C6F6CCB" w14:textId="7384AC73" w:rsidR="00414B1E" w:rsidRPr="009C0D56" w:rsidRDefault="00414B1E" w:rsidP="00414B1E">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9AD8B7A" w14:textId="43D8A15A" w:rsidR="00414B1E" w:rsidRPr="009C0D56" w:rsidRDefault="00414B1E" w:rsidP="00414B1E">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44B83106" w14:textId="77777777" w:rsidR="00414B1E" w:rsidRDefault="00414B1E" w:rsidP="00414B1E">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31CC9818" w14:textId="693D9422" w:rsidR="00414B1E" w:rsidRPr="007E5259" w:rsidRDefault="00414B1E" w:rsidP="00414B1E">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10F3A338" w14:textId="7A68DE33"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C94E4B" w14:textId="2421426A" w:rsidR="00414B1E" w:rsidRDefault="00414B1E" w:rsidP="00414B1E">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CD80DD" w14:textId="4D46185A" w:rsidR="00414B1E" w:rsidRPr="002F0E98" w:rsidRDefault="00414B1E" w:rsidP="00414B1E">
            <w:pPr>
              <w:pStyle w:val="TAL"/>
              <w:rPr>
                <w:rFonts w:cs="Arial"/>
                <w:sz w:val="16"/>
                <w:szCs w:val="16"/>
                <w:lang w:eastAsia="ja-JP"/>
              </w:rPr>
            </w:pPr>
            <w:r w:rsidRPr="00E33357">
              <w:rPr>
                <w:rFonts w:cs="Arial"/>
                <w:sz w:val="16"/>
                <w:szCs w:val="16"/>
                <w:lang w:eastAsia="ja-JP"/>
              </w:rPr>
              <w:t>None</w:t>
            </w:r>
          </w:p>
        </w:tc>
      </w:tr>
      <w:tr w:rsidR="00414B1E" w:rsidRPr="00432C06" w14:paraId="1E1D12F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22CE18E" w14:textId="5C6DB738" w:rsidR="00414B1E" w:rsidRPr="009C0D56" w:rsidRDefault="00414B1E" w:rsidP="00414B1E">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L_1A-3C-8A_n257I_UL_3A_n257A</w:t>
            </w:r>
          </w:p>
        </w:tc>
        <w:tc>
          <w:tcPr>
            <w:tcW w:w="1054" w:type="dxa"/>
            <w:tcBorders>
              <w:top w:val="single" w:sz="4" w:space="0" w:color="auto"/>
              <w:left w:val="single" w:sz="4" w:space="0" w:color="auto"/>
              <w:bottom w:val="single" w:sz="4" w:space="0" w:color="auto"/>
              <w:right w:val="single" w:sz="4" w:space="0" w:color="auto"/>
            </w:tcBorders>
          </w:tcPr>
          <w:p w14:paraId="1ED5DF67" w14:textId="781ABFBC" w:rsidR="00414B1E" w:rsidRPr="009C0D56" w:rsidRDefault="00414B1E" w:rsidP="00414B1E">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DE82B97" w14:textId="353A9678" w:rsidR="00414B1E" w:rsidRPr="009C0D56" w:rsidRDefault="00414B1E" w:rsidP="00414B1E">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60215ED5" w14:textId="77777777" w:rsidR="00414B1E" w:rsidRDefault="00414B1E" w:rsidP="00414B1E">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EDD0A09" w14:textId="7B4002BE" w:rsidR="00414B1E" w:rsidRPr="007E5259" w:rsidRDefault="00414B1E" w:rsidP="00414B1E">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20D6CE5E" w14:textId="61B62C68"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B7B07B" w14:textId="24D27583" w:rsidR="00414B1E" w:rsidRDefault="00414B1E" w:rsidP="00414B1E">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FA51B4" w14:textId="308DAB90" w:rsidR="00414B1E" w:rsidRPr="002F0E98" w:rsidRDefault="00414B1E" w:rsidP="00414B1E">
            <w:pPr>
              <w:pStyle w:val="TAL"/>
              <w:rPr>
                <w:rFonts w:cs="Arial"/>
                <w:sz w:val="16"/>
                <w:szCs w:val="16"/>
                <w:lang w:eastAsia="ja-JP"/>
              </w:rPr>
            </w:pPr>
            <w:r w:rsidRPr="00E33357">
              <w:rPr>
                <w:rFonts w:cs="Arial"/>
                <w:sz w:val="16"/>
                <w:szCs w:val="16"/>
                <w:lang w:eastAsia="ja-JP"/>
              </w:rPr>
              <w:t>None</w:t>
            </w:r>
          </w:p>
        </w:tc>
      </w:tr>
      <w:tr w:rsidR="00414B1E" w:rsidRPr="00432C06" w14:paraId="562A8D3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4D6365D" w14:textId="3978EC5F" w:rsidR="00414B1E" w:rsidRPr="009C0D56" w:rsidRDefault="00414B1E" w:rsidP="00414B1E">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L_1A-3C-8A_n257I_UL_8A_n257A</w:t>
            </w:r>
          </w:p>
        </w:tc>
        <w:tc>
          <w:tcPr>
            <w:tcW w:w="1054" w:type="dxa"/>
            <w:tcBorders>
              <w:top w:val="single" w:sz="4" w:space="0" w:color="auto"/>
              <w:left w:val="single" w:sz="4" w:space="0" w:color="auto"/>
              <w:bottom w:val="single" w:sz="4" w:space="0" w:color="auto"/>
              <w:right w:val="single" w:sz="4" w:space="0" w:color="auto"/>
            </w:tcBorders>
          </w:tcPr>
          <w:p w14:paraId="78F05B2F" w14:textId="6F10CD7A" w:rsidR="00414B1E" w:rsidRPr="009C0D56" w:rsidRDefault="00414B1E" w:rsidP="00414B1E">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7E70C44" w14:textId="72A7C0C5" w:rsidR="00414B1E" w:rsidRPr="009C0D56" w:rsidRDefault="00414B1E" w:rsidP="00414B1E">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B6F0948" w14:textId="77777777" w:rsidR="00414B1E" w:rsidRDefault="00414B1E" w:rsidP="00414B1E">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35CE5FA6" w14:textId="4DC3E878" w:rsidR="00414B1E" w:rsidRPr="007E5259" w:rsidRDefault="00414B1E" w:rsidP="00414B1E">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49384011" w14:textId="6FBA3136"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DFEA113" w14:textId="54FEDADA" w:rsidR="00414B1E" w:rsidRDefault="00414B1E" w:rsidP="00414B1E">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7601A8" w14:textId="5D09F25C" w:rsidR="00414B1E" w:rsidRPr="002F0E98" w:rsidRDefault="00414B1E" w:rsidP="00414B1E">
            <w:pPr>
              <w:pStyle w:val="TAL"/>
              <w:rPr>
                <w:rFonts w:cs="Arial"/>
                <w:sz w:val="16"/>
                <w:szCs w:val="16"/>
                <w:lang w:eastAsia="ja-JP"/>
              </w:rPr>
            </w:pPr>
            <w:r w:rsidRPr="00E33357">
              <w:rPr>
                <w:rFonts w:cs="Arial"/>
                <w:sz w:val="16"/>
                <w:szCs w:val="16"/>
                <w:lang w:eastAsia="ja-JP"/>
              </w:rPr>
              <w:t>None</w:t>
            </w:r>
          </w:p>
        </w:tc>
      </w:tr>
      <w:tr w:rsidR="00414B1E" w:rsidRPr="00432C06" w14:paraId="3C6A597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7DB086" w14:textId="56F794C1" w:rsidR="00414B1E" w:rsidRPr="009C0D56" w:rsidRDefault="00414B1E" w:rsidP="00414B1E">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L_1A-3C-8A_n257J_UL_1A_n257A</w:t>
            </w:r>
          </w:p>
        </w:tc>
        <w:tc>
          <w:tcPr>
            <w:tcW w:w="1054" w:type="dxa"/>
            <w:tcBorders>
              <w:top w:val="single" w:sz="4" w:space="0" w:color="auto"/>
              <w:left w:val="single" w:sz="4" w:space="0" w:color="auto"/>
              <w:bottom w:val="single" w:sz="4" w:space="0" w:color="auto"/>
              <w:right w:val="single" w:sz="4" w:space="0" w:color="auto"/>
            </w:tcBorders>
          </w:tcPr>
          <w:p w14:paraId="01E9E33E" w14:textId="73129E7B" w:rsidR="00414B1E" w:rsidRPr="009C0D56" w:rsidRDefault="00414B1E" w:rsidP="00414B1E">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4BF7DD8" w14:textId="2C56C3E1" w:rsidR="00414B1E" w:rsidRPr="009C0D56" w:rsidRDefault="00414B1E" w:rsidP="00414B1E">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4903FC0A" w14:textId="77777777" w:rsidR="00414B1E" w:rsidRDefault="00414B1E" w:rsidP="00414B1E">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414B836A" w14:textId="38E8EC84" w:rsidR="00414B1E" w:rsidRPr="007E5259" w:rsidRDefault="00414B1E" w:rsidP="00414B1E">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08FD4FF8" w14:textId="5AC65879"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F198CF" w14:textId="063CEF9B" w:rsidR="00414B1E" w:rsidRDefault="00414B1E" w:rsidP="00414B1E">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80347C" w14:textId="59BCDD07" w:rsidR="00414B1E" w:rsidRPr="002F0E98" w:rsidRDefault="00414B1E" w:rsidP="00414B1E">
            <w:pPr>
              <w:pStyle w:val="TAL"/>
              <w:rPr>
                <w:rFonts w:cs="Arial"/>
                <w:sz w:val="16"/>
                <w:szCs w:val="16"/>
                <w:lang w:eastAsia="ja-JP"/>
              </w:rPr>
            </w:pPr>
            <w:r w:rsidRPr="00E33357">
              <w:rPr>
                <w:rFonts w:cs="Arial"/>
                <w:sz w:val="16"/>
                <w:szCs w:val="16"/>
                <w:lang w:eastAsia="ja-JP"/>
              </w:rPr>
              <w:t>None</w:t>
            </w:r>
          </w:p>
        </w:tc>
      </w:tr>
      <w:tr w:rsidR="00414B1E" w:rsidRPr="00432C06" w14:paraId="01211C9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D16B13" w14:textId="6E532C10" w:rsidR="00414B1E" w:rsidRPr="009C0D56" w:rsidRDefault="00414B1E" w:rsidP="00414B1E">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L_1A-3C-8A_n257J_UL_3A_n257A</w:t>
            </w:r>
          </w:p>
        </w:tc>
        <w:tc>
          <w:tcPr>
            <w:tcW w:w="1054" w:type="dxa"/>
            <w:tcBorders>
              <w:top w:val="single" w:sz="4" w:space="0" w:color="auto"/>
              <w:left w:val="single" w:sz="4" w:space="0" w:color="auto"/>
              <w:bottom w:val="single" w:sz="4" w:space="0" w:color="auto"/>
              <w:right w:val="single" w:sz="4" w:space="0" w:color="auto"/>
            </w:tcBorders>
          </w:tcPr>
          <w:p w14:paraId="7205BF98" w14:textId="07CE6624" w:rsidR="00414B1E" w:rsidRPr="009C0D56" w:rsidRDefault="00414B1E" w:rsidP="00414B1E">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194289F" w14:textId="1431298E" w:rsidR="00414B1E" w:rsidRPr="009C0D56" w:rsidRDefault="00414B1E" w:rsidP="00414B1E">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7D7A6A2A" w14:textId="77777777" w:rsidR="00414B1E" w:rsidRDefault="00414B1E" w:rsidP="00414B1E">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0BE74617" w14:textId="5C47D33A" w:rsidR="00414B1E" w:rsidRPr="007E5259" w:rsidRDefault="00414B1E" w:rsidP="00414B1E">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42788A2A" w14:textId="4A7F4F95"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5954BC" w14:textId="111CD61B" w:rsidR="00414B1E" w:rsidRDefault="00414B1E" w:rsidP="00414B1E">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148437" w14:textId="4A78E956" w:rsidR="00414B1E" w:rsidRPr="002F0E98" w:rsidRDefault="00414B1E" w:rsidP="00414B1E">
            <w:pPr>
              <w:pStyle w:val="TAL"/>
              <w:rPr>
                <w:rFonts w:cs="Arial"/>
                <w:sz w:val="16"/>
                <w:szCs w:val="16"/>
                <w:lang w:eastAsia="ja-JP"/>
              </w:rPr>
            </w:pPr>
            <w:r w:rsidRPr="00E33357">
              <w:rPr>
                <w:rFonts w:cs="Arial"/>
                <w:sz w:val="16"/>
                <w:szCs w:val="16"/>
                <w:lang w:eastAsia="ja-JP"/>
              </w:rPr>
              <w:t>None</w:t>
            </w:r>
          </w:p>
        </w:tc>
      </w:tr>
      <w:tr w:rsidR="00414B1E" w:rsidRPr="00432C06" w14:paraId="6F500BB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15DBBA5" w14:textId="6CDE295E" w:rsidR="00414B1E" w:rsidRPr="009C0D56" w:rsidRDefault="00414B1E" w:rsidP="00414B1E">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L_1A-3C-8A_n257J_UL_8A_n257A</w:t>
            </w:r>
          </w:p>
        </w:tc>
        <w:tc>
          <w:tcPr>
            <w:tcW w:w="1054" w:type="dxa"/>
            <w:tcBorders>
              <w:top w:val="single" w:sz="4" w:space="0" w:color="auto"/>
              <w:left w:val="single" w:sz="4" w:space="0" w:color="auto"/>
              <w:bottom w:val="single" w:sz="4" w:space="0" w:color="auto"/>
              <w:right w:val="single" w:sz="4" w:space="0" w:color="auto"/>
            </w:tcBorders>
          </w:tcPr>
          <w:p w14:paraId="03F46B1B" w14:textId="21E5FCDA" w:rsidR="00414B1E" w:rsidRPr="009C0D56" w:rsidRDefault="00414B1E" w:rsidP="00414B1E">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BDAD32" w14:textId="0F21FADC" w:rsidR="00414B1E" w:rsidRPr="009C0D56" w:rsidRDefault="00414B1E" w:rsidP="00414B1E">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2BE4D72" w14:textId="77777777" w:rsidR="00414B1E" w:rsidRDefault="00414B1E" w:rsidP="00414B1E">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51AA39F4" w14:textId="69ADF30A" w:rsidR="00414B1E" w:rsidRPr="007E5259" w:rsidRDefault="00414B1E" w:rsidP="00414B1E">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0A7E179E" w14:textId="5151C4A9"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5CB0F0" w14:textId="48F2752A" w:rsidR="00414B1E" w:rsidRDefault="00414B1E" w:rsidP="00414B1E">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FCA4ED" w14:textId="5B48BBD5" w:rsidR="00414B1E" w:rsidRPr="002F0E98" w:rsidRDefault="00414B1E" w:rsidP="00414B1E">
            <w:pPr>
              <w:pStyle w:val="TAL"/>
              <w:rPr>
                <w:rFonts w:cs="Arial"/>
                <w:sz w:val="16"/>
                <w:szCs w:val="16"/>
                <w:lang w:eastAsia="ja-JP"/>
              </w:rPr>
            </w:pPr>
            <w:r w:rsidRPr="00E33357">
              <w:rPr>
                <w:rFonts w:cs="Arial"/>
                <w:sz w:val="16"/>
                <w:szCs w:val="16"/>
                <w:lang w:eastAsia="ja-JP"/>
              </w:rPr>
              <w:t>None</w:t>
            </w:r>
          </w:p>
        </w:tc>
      </w:tr>
      <w:tr w:rsidR="00414B1E" w:rsidRPr="00432C06" w14:paraId="5FC1466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8E5EEE" w14:textId="14B6D934" w:rsidR="00414B1E" w:rsidRPr="009C0D56" w:rsidRDefault="00414B1E" w:rsidP="00414B1E">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L_1A-3C-8A_n257K_UL_1A_n257A</w:t>
            </w:r>
          </w:p>
        </w:tc>
        <w:tc>
          <w:tcPr>
            <w:tcW w:w="1054" w:type="dxa"/>
            <w:tcBorders>
              <w:top w:val="single" w:sz="4" w:space="0" w:color="auto"/>
              <w:left w:val="single" w:sz="4" w:space="0" w:color="auto"/>
              <w:bottom w:val="single" w:sz="4" w:space="0" w:color="auto"/>
              <w:right w:val="single" w:sz="4" w:space="0" w:color="auto"/>
            </w:tcBorders>
          </w:tcPr>
          <w:p w14:paraId="58DC9159" w14:textId="45B75610" w:rsidR="00414B1E" w:rsidRPr="009C0D56" w:rsidRDefault="00414B1E" w:rsidP="00414B1E">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0C0E8B6" w14:textId="256D8A2B" w:rsidR="00414B1E" w:rsidRPr="009C0D56" w:rsidRDefault="00414B1E" w:rsidP="00414B1E">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ADA37E6" w14:textId="77777777" w:rsidR="00414B1E" w:rsidRDefault="00414B1E" w:rsidP="00414B1E">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23AC5EBE" w14:textId="009F57B6" w:rsidR="00414B1E" w:rsidRPr="007E5259" w:rsidRDefault="00414B1E" w:rsidP="00414B1E">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26BB6396" w14:textId="7BF49CD5"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E82CAF" w14:textId="72318EAA" w:rsidR="00414B1E" w:rsidRDefault="00414B1E" w:rsidP="00414B1E">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072272" w14:textId="03A68FAC" w:rsidR="00414B1E" w:rsidRPr="002F0E98" w:rsidRDefault="00414B1E" w:rsidP="00414B1E">
            <w:pPr>
              <w:pStyle w:val="TAL"/>
              <w:rPr>
                <w:rFonts w:cs="Arial"/>
                <w:sz w:val="16"/>
                <w:szCs w:val="16"/>
                <w:lang w:eastAsia="ja-JP"/>
              </w:rPr>
            </w:pPr>
            <w:r w:rsidRPr="00E33357">
              <w:rPr>
                <w:rFonts w:cs="Arial"/>
                <w:sz w:val="16"/>
                <w:szCs w:val="16"/>
                <w:lang w:eastAsia="ja-JP"/>
              </w:rPr>
              <w:t>None</w:t>
            </w:r>
          </w:p>
        </w:tc>
      </w:tr>
      <w:tr w:rsidR="00414B1E" w:rsidRPr="00432C06" w14:paraId="20070ED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7F9E6D6" w14:textId="49D22101" w:rsidR="00414B1E" w:rsidRPr="009C0D56" w:rsidRDefault="00414B1E" w:rsidP="00414B1E">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L_1A-3C-8A_n257K_UL_3A_n257A</w:t>
            </w:r>
          </w:p>
        </w:tc>
        <w:tc>
          <w:tcPr>
            <w:tcW w:w="1054" w:type="dxa"/>
            <w:tcBorders>
              <w:top w:val="single" w:sz="4" w:space="0" w:color="auto"/>
              <w:left w:val="single" w:sz="4" w:space="0" w:color="auto"/>
              <w:bottom w:val="single" w:sz="4" w:space="0" w:color="auto"/>
              <w:right w:val="single" w:sz="4" w:space="0" w:color="auto"/>
            </w:tcBorders>
          </w:tcPr>
          <w:p w14:paraId="691965B9" w14:textId="1D4912B6" w:rsidR="00414B1E" w:rsidRPr="009C0D56" w:rsidRDefault="00414B1E" w:rsidP="00414B1E">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E605D13" w14:textId="175F8073" w:rsidR="00414B1E" w:rsidRPr="009C0D56" w:rsidRDefault="00414B1E" w:rsidP="00414B1E">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BD80508" w14:textId="77777777" w:rsidR="00414B1E" w:rsidRDefault="00414B1E" w:rsidP="00414B1E">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21DF66D7" w14:textId="0945E47E" w:rsidR="00414B1E" w:rsidRPr="007E5259" w:rsidRDefault="00414B1E" w:rsidP="00414B1E">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1278FDC8" w14:textId="595B6E6B"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6AC938F" w14:textId="23A7E500" w:rsidR="00414B1E" w:rsidRDefault="00414B1E" w:rsidP="00414B1E">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A5ADBD" w14:textId="36BF90EB" w:rsidR="00414B1E" w:rsidRPr="002F0E98" w:rsidRDefault="00414B1E" w:rsidP="00414B1E">
            <w:pPr>
              <w:pStyle w:val="TAL"/>
              <w:rPr>
                <w:rFonts w:cs="Arial"/>
                <w:sz w:val="16"/>
                <w:szCs w:val="16"/>
                <w:lang w:eastAsia="ja-JP"/>
              </w:rPr>
            </w:pPr>
            <w:r w:rsidRPr="00E33357">
              <w:rPr>
                <w:rFonts w:cs="Arial"/>
                <w:sz w:val="16"/>
                <w:szCs w:val="16"/>
                <w:lang w:eastAsia="ja-JP"/>
              </w:rPr>
              <w:t>None</w:t>
            </w:r>
          </w:p>
        </w:tc>
      </w:tr>
      <w:tr w:rsidR="00414B1E" w:rsidRPr="00432C06" w14:paraId="4D5D7C7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0B63B6" w14:textId="167C7E01" w:rsidR="00414B1E" w:rsidRPr="009C0D56" w:rsidRDefault="00414B1E" w:rsidP="00414B1E">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L_1A-3C-8A_n257K_UL_8A_n257A</w:t>
            </w:r>
          </w:p>
        </w:tc>
        <w:tc>
          <w:tcPr>
            <w:tcW w:w="1054" w:type="dxa"/>
            <w:tcBorders>
              <w:top w:val="single" w:sz="4" w:space="0" w:color="auto"/>
              <w:left w:val="single" w:sz="4" w:space="0" w:color="auto"/>
              <w:bottom w:val="single" w:sz="4" w:space="0" w:color="auto"/>
              <w:right w:val="single" w:sz="4" w:space="0" w:color="auto"/>
            </w:tcBorders>
          </w:tcPr>
          <w:p w14:paraId="23FD214D" w14:textId="40FABC9D" w:rsidR="00414B1E" w:rsidRPr="009C0D56" w:rsidRDefault="00414B1E" w:rsidP="00414B1E">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0F34277" w14:textId="6E229B1D" w:rsidR="00414B1E" w:rsidRPr="009C0D56" w:rsidRDefault="00414B1E" w:rsidP="00414B1E">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2281E7D8" w14:textId="77777777" w:rsidR="00414B1E" w:rsidRDefault="00414B1E" w:rsidP="00414B1E">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4F49B19C" w14:textId="6CA8087B" w:rsidR="00414B1E" w:rsidRPr="007E5259" w:rsidRDefault="00414B1E" w:rsidP="00414B1E">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592F9A77" w14:textId="055A4DAC"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45BD8C" w14:textId="7462840A" w:rsidR="00414B1E" w:rsidRDefault="00414B1E" w:rsidP="00414B1E">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855012" w14:textId="73B2D55C" w:rsidR="00414B1E" w:rsidRPr="002F0E98" w:rsidRDefault="00414B1E" w:rsidP="00414B1E">
            <w:pPr>
              <w:pStyle w:val="TAL"/>
              <w:rPr>
                <w:rFonts w:cs="Arial"/>
                <w:sz w:val="16"/>
                <w:szCs w:val="16"/>
                <w:lang w:eastAsia="ja-JP"/>
              </w:rPr>
            </w:pPr>
            <w:r w:rsidRPr="00E33357">
              <w:rPr>
                <w:rFonts w:cs="Arial"/>
                <w:sz w:val="16"/>
                <w:szCs w:val="16"/>
                <w:lang w:eastAsia="ja-JP"/>
              </w:rPr>
              <w:t>None</w:t>
            </w:r>
          </w:p>
        </w:tc>
      </w:tr>
      <w:tr w:rsidR="00414B1E" w:rsidRPr="00432C06" w14:paraId="30F3AD2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91B7BE0" w14:textId="0F46713C" w:rsidR="00414B1E" w:rsidRPr="009C0D56" w:rsidRDefault="00414B1E" w:rsidP="00414B1E">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L_1A-3C-8A_n257L_UL_1A_n257A</w:t>
            </w:r>
          </w:p>
        </w:tc>
        <w:tc>
          <w:tcPr>
            <w:tcW w:w="1054" w:type="dxa"/>
            <w:tcBorders>
              <w:top w:val="single" w:sz="4" w:space="0" w:color="auto"/>
              <w:left w:val="single" w:sz="4" w:space="0" w:color="auto"/>
              <w:bottom w:val="single" w:sz="4" w:space="0" w:color="auto"/>
              <w:right w:val="single" w:sz="4" w:space="0" w:color="auto"/>
            </w:tcBorders>
          </w:tcPr>
          <w:p w14:paraId="0E6C2C6D" w14:textId="1C72C9E4" w:rsidR="00414B1E" w:rsidRPr="009C0D56" w:rsidRDefault="00414B1E" w:rsidP="00414B1E">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F10239" w14:textId="7AB7E10E" w:rsidR="00414B1E" w:rsidRPr="009C0D56" w:rsidRDefault="00414B1E" w:rsidP="00414B1E">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3040BD3F" w14:textId="77777777" w:rsidR="00414B1E" w:rsidRDefault="00414B1E" w:rsidP="00414B1E">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46EF407D" w14:textId="3EA8D861" w:rsidR="00414B1E" w:rsidRPr="007E5259" w:rsidRDefault="00414B1E" w:rsidP="00414B1E">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6389D7F2" w14:textId="6E81DE72"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2E4544" w14:textId="073FBA1F" w:rsidR="00414B1E" w:rsidRDefault="00414B1E" w:rsidP="00414B1E">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C242031" w14:textId="37EA07AA" w:rsidR="00414B1E" w:rsidRPr="002F0E98" w:rsidRDefault="00414B1E" w:rsidP="00414B1E">
            <w:pPr>
              <w:pStyle w:val="TAL"/>
              <w:rPr>
                <w:rFonts w:cs="Arial"/>
                <w:sz w:val="16"/>
                <w:szCs w:val="16"/>
                <w:lang w:eastAsia="ja-JP"/>
              </w:rPr>
            </w:pPr>
            <w:r w:rsidRPr="00E33357">
              <w:rPr>
                <w:rFonts w:cs="Arial"/>
                <w:sz w:val="16"/>
                <w:szCs w:val="16"/>
                <w:lang w:eastAsia="ja-JP"/>
              </w:rPr>
              <w:t>None</w:t>
            </w:r>
          </w:p>
        </w:tc>
      </w:tr>
      <w:tr w:rsidR="00414B1E" w:rsidRPr="00432C06" w14:paraId="0700408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91BDD74" w14:textId="2FB93AFD" w:rsidR="00414B1E" w:rsidRPr="009C0D56" w:rsidRDefault="00414B1E" w:rsidP="00414B1E">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L_1A-3C-8A_n257L_UL_3A_n257A</w:t>
            </w:r>
          </w:p>
        </w:tc>
        <w:tc>
          <w:tcPr>
            <w:tcW w:w="1054" w:type="dxa"/>
            <w:tcBorders>
              <w:top w:val="single" w:sz="4" w:space="0" w:color="auto"/>
              <w:left w:val="single" w:sz="4" w:space="0" w:color="auto"/>
              <w:bottom w:val="single" w:sz="4" w:space="0" w:color="auto"/>
              <w:right w:val="single" w:sz="4" w:space="0" w:color="auto"/>
            </w:tcBorders>
          </w:tcPr>
          <w:p w14:paraId="2D0B6BA8" w14:textId="7018C69C" w:rsidR="00414B1E" w:rsidRPr="009C0D56" w:rsidRDefault="00414B1E" w:rsidP="00414B1E">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A2DCE92" w14:textId="0188528D" w:rsidR="00414B1E" w:rsidRPr="009C0D56" w:rsidRDefault="00414B1E" w:rsidP="00414B1E">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07C71BFD" w14:textId="77777777" w:rsidR="00414B1E" w:rsidRDefault="00414B1E" w:rsidP="00414B1E">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3A5A75E8" w14:textId="7C897B85" w:rsidR="00414B1E" w:rsidRPr="007E5259" w:rsidRDefault="00414B1E" w:rsidP="00414B1E">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3B6A07F8" w14:textId="41548983"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C081E5" w14:textId="632C4B84" w:rsidR="00414B1E" w:rsidRDefault="00414B1E" w:rsidP="00414B1E">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D440F01" w14:textId="0F60845A" w:rsidR="00414B1E" w:rsidRPr="002F0E98" w:rsidRDefault="00414B1E" w:rsidP="00414B1E">
            <w:pPr>
              <w:pStyle w:val="TAL"/>
              <w:rPr>
                <w:rFonts w:cs="Arial"/>
                <w:sz w:val="16"/>
                <w:szCs w:val="16"/>
                <w:lang w:eastAsia="ja-JP"/>
              </w:rPr>
            </w:pPr>
            <w:r w:rsidRPr="00E33357">
              <w:rPr>
                <w:rFonts w:cs="Arial"/>
                <w:sz w:val="16"/>
                <w:szCs w:val="16"/>
                <w:lang w:eastAsia="ja-JP"/>
              </w:rPr>
              <w:t>None</w:t>
            </w:r>
          </w:p>
        </w:tc>
      </w:tr>
      <w:tr w:rsidR="00414B1E" w:rsidRPr="00432C06" w14:paraId="00FC0BD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14BE781" w14:textId="605F489D" w:rsidR="00414B1E" w:rsidRPr="009C0D56" w:rsidRDefault="00414B1E" w:rsidP="00414B1E">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L_1A-3C-8A_n257L_UL_8A_n257A</w:t>
            </w:r>
          </w:p>
        </w:tc>
        <w:tc>
          <w:tcPr>
            <w:tcW w:w="1054" w:type="dxa"/>
            <w:tcBorders>
              <w:top w:val="single" w:sz="4" w:space="0" w:color="auto"/>
              <w:left w:val="single" w:sz="4" w:space="0" w:color="auto"/>
              <w:bottom w:val="single" w:sz="4" w:space="0" w:color="auto"/>
              <w:right w:val="single" w:sz="4" w:space="0" w:color="auto"/>
            </w:tcBorders>
          </w:tcPr>
          <w:p w14:paraId="37FD392C" w14:textId="4271A580" w:rsidR="00414B1E" w:rsidRPr="009C0D56" w:rsidRDefault="00414B1E" w:rsidP="00414B1E">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88729C0" w14:textId="1CE6E51C" w:rsidR="00414B1E" w:rsidRPr="009C0D56" w:rsidRDefault="00414B1E" w:rsidP="00414B1E">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7EB910F" w14:textId="77777777" w:rsidR="00414B1E" w:rsidRDefault="00414B1E" w:rsidP="00414B1E">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44595948" w14:textId="0328CBC3" w:rsidR="00414B1E" w:rsidRPr="007E5259" w:rsidRDefault="00414B1E" w:rsidP="00414B1E">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32C2F147" w14:textId="4F1DAD1D"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BAF0DA0" w14:textId="408710FF" w:rsidR="00414B1E" w:rsidRDefault="00414B1E" w:rsidP="00414B1E">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5AAB55B" w14:textId="284E4E02" w:rsidR="00414B1E" w:rsidRPr="002F0E98" w:rsidRDefault="00414B1E" w:rsidP="00414B1E">
            <w:pPr>
              <w:pStyle w:val="TAL"/>
              <w:rPr>
                <w:rFonts w:cs="Arial"/>
                <w:sz w:val="16"/>
                <w:szCs w:val="16"/>
                <w:lang w:eastAsia="ja-JP"/>
              </w:rPr>
            </w:pPr>
            <w:r w:rsidRPr="00E33357">
              <w:rPr>
                <w:rFonts w:cs="Arial"/>
                <w:sz w:val="16"/>
                <w:szCs w:val="16"/>
                <w:lang w:eastAsia="ja-JP"/>
              </w:rPr>
              <w:t>None</w:t>
            </w:r>
          </w:p>
        </w:tc>
      </w:tr>
      <w:tr w:rsidR="00414B1E" w:rsidRPr="00432C06" w14:paraId="75D838A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4875D69" w14:textId="0302BAE3" w:rsidR="00414B1E" w:rsidRPr="009C0D56" w:rsidRDefault="00414B1E" w:rsidP="00414B1E">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L_1A-3C-8A_n257M_UL_1A_n257A</w:t>
            </w:r>
          </w:p>
        </w:tc>
        <w:tc>
          <w:tcPr>
            <w:tcW w:w="1054" w:type="dxa"/>
            <w:tcBorders>
              <w:top w:val="single" w:sz="4" w:space="0" w:color="auto"/>
              <w:left w:val="single" w:sz="4" w:space="0" w:color="auto"/>
              <w:bottom w:val="single" w:sz="4" w:space="0" w:color="auto"/>
              <w:right w:val="single" w:sz="4" w:space="0" w:color="auto"/>
            </w:tcBorders>
          </w:tcPr>
          <w:p w14:paraId="281744C3" w14:textId="1AC843F3" w:rsidR="00414B1E" w:rsidRPr="009C0D56" w:rsidRDefault="00414B1E" w:rsidP="00414B1E">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B5A87C" w14:textId="0FE37E93" w:rsidR="00414B1E" w:rsidRPr="009C0D56" w:rsidRDefault="00414B1E" w:rsidP="00414B1E">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61F5D958" w14:textId="77777777" w:rsidR="00414B1E" w:rsidRDefault="00414B1E" w:rsidP="00414B1E">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70D6701" w14:textId="2F9FF01E" w:rsidR="00414B1E" w:rsidRPr="007E5259" w:rsidRDefault="00414B1E" w:rsidP="00414B1E">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78354F8D" w14:textId="25CB7F00"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39CB49" w14:textId="0AD3DD26" w:rsidR="00414B1E" w:rsidRDefault="00414B1E" w:rsidP="00414B1E">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4387B20" w14:textId="099038FF" w:rsidR="00414B1E" w:rsidRPr="002F0E98" w:rsidRDefault="00414B1E" w:rsidP="00414B1E">
            <w:pPr>
              <w:pStyle w:val="TAL"/>
              <w:rPr>
                <w:rFonts w:cs="Arial"/>
                <w:sz w:val="16"/>
                <w:szCs w:val="16"/>
                <w:lang w:eastAsia="ja-JP"/>
              </w:rPr>
            </w:pPr>
            <w:r w:rsidRPr="00E33357">
              <w:rPr>
                <w:rFonts w:cs="Arial"/>
                <w:sz w:val="16"/>
                <w:szCs w:val="16"/>
                <w:lang w:eastAsia="ja-JP"/>
              </w:rPr>
              <w:t>None</w:t>
            </w:r>
          </w:p>
        </w:tc>
      </w:tr>
      <w:tr w:rsidR="00414B1E" w:rsidRPr="00432C06" w14:paraId="37AFE7A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0BE095" w14:textId="7255CFAC" w:rsidR="00414B1E" w:rsidRPr="009C0D56" w:rsidRDefault="00414B1E" w:rsidP="00414B1E">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L_1A-3C-8A_n257M_UL_3A_n257A</w:t>
            </w:r>
          </w:p>
        </w:tc>
        <w:tc>
          <w:tcPr>
            <w:tcW w:w="1054" w:type="dxa"/>
            <w:tcBorders>
              <w:top w:val="single" w:sz="4" w:space="0" w:color="auto"/>
              <w:left w:val="single" w:sz="4" w:space="0" w:color="auto"/>
              <w:bottom w:val="single" w:sz="4" w:space="0" w:color="auto"/>
              <w:right w:val="single" w:sz="4" w:space="0" w:color="auto"/>
            </w:tcBorders>
          </w:tcPr>
          <w:p w14:paraId="0AB38F05" w14:textId="610CDE90" w:rsidR="00414B1E" w:rsidRPr="009C0D56" w:rsidRDefault="00414B1E" w:rsidP="00414B1E">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8272F5" w14:textId="45C31580" w:rsidR="00414B1E" w:rsidRPr="009C0D56" w:rsidRDefault="00414B1E" w:rsidP="00414B1E">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7900D4EE" w14:textId="77777777" w:rsidR="00414B1E" w:rsidRDefault="00414B1E" w:rsidP="00414B1E">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880E711" w14:textId="2FF59E2E" w:rsidR="00414B1E" w:rsidRPr="007E5259" w:rsidRDefault="00414B1E" w:rsidP="00414B1E">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242D2449" w14:textId="7CC21DF4"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D5C554" w14:textId="3E041247" w:rsidR="00414B1E" w:rsidRDefault="00414B1E" w:rsidP="00414B1E">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E002C4B" w14:textId="51E5616B" w:rsidR="00414B1E" w:rsidRPr="002F0E98" w:rsidRDefault="00414B1E" w:rsidP="00414B1E">
            <w:pPr>
              <w:pStyle w:val="TAL"/>
              <w:rPr>
                <w:rFonts w:cs="Arial"/>
                <w:sz w:val="16"/>
                <w:szCs w:val="16"/>
                <w:lang w:eastAsia="ja-JP"/>
              </w:rPr>
            </w:pPr>
            <w:r w:rsidRPr="00E33357">
              <w:rPr>
                <w:rFonts w:cs="Arial"/>
                <w:sz w:val="16"/>
                <w:szCs w:val="16"/>
                <w:lang w:eastAsia="ja-JP"/>
              </w:rPr>
              <w:t>None</w:t>
            </w:r>
          </w:p>
        </w:tc>
      </w:tr>
      <w:tr w:rsidR="00414B1E" w:rsidRPr="00432C06" w14:paraId="39A0747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D28150" w14:textId="5BA0E93F" w:rsidR="00414B1E" w:rsidRPr="009C0D56" w:rsidRDefault="00414B1E" w:rsidP="00414B1E">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L_1A-3C-8A_n257M_UL_8A_n257A</w:t>
            </w:r>
          </w:p>
        </w:tc>
        <w:tc>
          <w:tcPr>
            <w:tcW w:w="1054" w:type="dxa"/>
            <w:tcBorders>
              <w:top w:val="single" w:sz="4" w:space="0" w:color="auto"/>
              <w:left w:val="single" w:sz="4" w:space="0" w:color="auto"/>
              <w:bottom w:val="single" w:sz="4" w:space="0" w:color="auto"/>
              <w:right w:val="single" w:sz="4" w:space="0" w:color="auto"/>
            </w:tcBorders>
          </w:tcPr>
          <w:p w14:paraId="41B7B447" w14:textId="472104EE" w:rsidR="00414B1E" w:rsidRPr="009C0D56" w:rsidRDefault="00414B1E" w:rsidP="00414B1E">
            <w:pPr>
              <w:pStyle w:val="TAL"/>
              <w:rPr>
                <w:rFonts w:eastAsia="Malgun Gothic" w:cs="Arial"/>
                <w:sz w:val="16"/>
                <w:szCs w:val="16"/>
                <w:lang w:eastAsia="ko-KR"/>
              </w:rPr>
            </w:pPr>
            <w:r w:rsidRPr="009C0D56">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F8BD5F2" w14:textId="58C6FFA4" w:rsidR="00414B1E" w:rsidRPr="009C0D56" w:rsidRDefault="00414B1E" w:rsidP="00414B1E">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0C874841" w14:textId="77777777" w:rsidR="00414B1E" w:rsidRDefault="00414B1E" w:rsidP="00414B1E">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729B69B2" w14:textId="3CEBAC1F" w:rsidR="00414B1E" w:rsidRPr="007E5259" w:rsidRDefault="00414B1E" w:rsidP="00414B1E">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4F32C820" w14:textId="3836F82E"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345435" w14:textId="2FDBCB2A" w:rsidR="00414B1E" w:rsidRDefault="00414B1E" w:rsidP="00414B1E">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48F5443" w14:textId="43725495" w:rsidR="00414B1E" w:rsidRPr="002F0E98" w:rsidRDefault="00414B1E" w:rsidP="00414B1E">
            <w:pPr>
              <w:pStyle w:val="TAL"/>
              <w:rPr>
                <w:rFonts w:cs="Arial"/>
                <w:sz w:val="16"/>
                <w:szCs w:val="16"/>
                <w:lang w:eastAsia="ja-JP"/>
              </w:rPr>
            </w:pPr>
            <w:r w:rsidRPr="00E33357">
              <w:rPr>
                <w:rFonts w:cs="Arial"/>
                <w:sz w:val="16"/>
                <w:szCs w:val="16"/>
                <w:lang w:eastAsia="ja-JP"/>
              </w:rPr>
              <w:t>None</w:t>
            </w:r>
          </w:p>
        </w:tc>
      </w:tr>
    </w:tbl>
    <w:p w14:paraId="7ED8A9BD" w14:textId="77777777" w:rsidR="00432C06" w:rsidRDefault="00432C06" w:rsidP="00432C06">
      <w:pPr>
        <w:tabs>
          <w:tab w:val="left" w:pos="567"/>
        </w:tabs>
        <w:overflowPunct/>
        <w:autoSpaceDE/>
        <w:snapToGrid w:val="0"/>
        <w:spacing w:after="0"/>
        <w:rPr>
          <w:rFonts w:ascii="Arial" w:hAnsi="Arial" w:cs="Arial"/>
        </w:rPr>
      </w:pPr>
    </w:p>
    <w:p w14:paraId="58F4BB88" w14:textId="77777777" w:rsidR="005A6C96" w:rsidRDefault="005A6C96" w:rsidP="00432C06">
      <w:pPr>
        <w:rPr>
          <w:rFonts w:cs="Arial"/>
        </w:rPr>
      </w:pPr>
    </w:p>
    <w:p w14:paraId="3FCB449F" w14:textId="77777777" w:rsidR="00432C06" w:rsidRDefault="00432C06">
      <w:pPr>
        <w:overflowPunct/>
        <w:autoSpaceDE/>
        <w:autoSpaceDN/>
        <w:adjustRightInd/>
        <w:spacing w:after="0"/>
        <w:textAlignment w:val="auto"/>
        <w:rPr>
          <w:rFonts w:ascii="Arial" w:hAnsi="Arial" w:cs="Arial"/>
          <w:sz w:val="24"/>
        </w:rPr>
      </w:pPr>
      <w:r>
        <w:rPr>
          <w:rFonts w:ascii="Arial" w:hAnsi="Arial" w:cs="Arial"/>
          <w:sz w:val="24"/>
        </w:rPr>
        <w:br w:type="page"/>
      </w:r>
    </w:p>
    <w:p w14:paraId="71B4BBC0" w14:textId="77777777" w:rsidR="00EC56AD" w:rsidRPr="00701410" w:rsidRDefault="00EC56AD" w:rsidP="00EC56AD">
      <w:pPr>
        <w:pStyle w:val="Heading2"/>
      </w:pPr>
      <w:r>
        <w:t>3.</w:t>
      </w:r>
      <w:r>
        <w:tab/>
        <w:t xml:space="preserve">Detailed progress in SA/CT WGs since last TSG meeting </w:t>
      </w:r>
      <w:r w:rsidRPr="005A6C96">
        <w:t>(for all involved WGs)</w:t>
      </w:r>
    </w:p>
    <w:p w14:paraId="3D93A07F" w14:textId="77777777" w:rsidR="00EC56AD" w:rsidRPr="00721CF6" w:rsidRDefault="00EC56AD" w:rsidP="00EC56AD">
      <w:pPr>
        <w:pStyle w:val="Heading4"/>
        <w:rPr>
          <w:rFonts w:cs="Arial"/>
          <w:iCs/>
          <w:color w:val="FF0000"/>
        </w:rPr>
      </w:pPr>
      <w:r>
        <w:rPr>
          <w:lang w:eastAsia="ja-JP"/>
        </w:rPr>
        <w:t>N/A</w:t>
      </w:r>
    </w:p>
    <w:p w14:paraId="74145708" w14:textId="5CB5B0CA" w:rsidR="005A6C96" w:rsidRDefault="00EC56AD" w:rsidP="005A6C96">
      <w:pPr>
        <w:pStyle w:val="Heading2"/>
      </w:pPr>
      <w:r>
        <w:t>4</w:t>
      </w:r>
      <w:r w:rsidR="005A6C96">
        <w:t>.</w:t>
      </w:r>
      <w:r w:rsidR="005A6C96">
        <w:tab/>
        <w:t>References</w:t>
      </w:r>
    </w:p>
    <w:p w14:paraId="4B5BD4DA" w14:textId="77777777" w:rsidR="00432C06" w:rsidRPr="001231DC" w:rsidRDefault="00432C06" w:rsidP="00432C06">
      <w:pPr>
        <w:rPr>
          <w:lang w:eastAsia="ja-JP"/>
        </w:rPr>
      </w:pPr>
      <w:r w:rsidRPr="00D7531E">
        <w:rPr>
          <w:rFonts w:hint="eastAsia"/>
          <w:lang w:val="pt-BR" w:eastAsia="ja-JP"/>
        </w:rPr>
        <w:t xml:space="preserve"> [</w:t>
      </w:r>
      <w:r w:rsidRPr="00432C06">
        <w:rPr>
          <w:rFonts w:hint="eastAsia"/>
          <w:lang w:eastAsia="ja-JP"/>
        </w:rPr>
        <w:t>1]</w:t>
      </w:r>
      <w:r w:rsidRPr="00BC1DC1">
        <w:rPr>
          <w:rFonts w:hint="eastAsia"/>
          <w:lang w:eastAsia="ja-JP"/>
        </w:rPr>
        <w:tab/>
      </w:r>
      <w:r w:rsidR="00D65991" w:rsidRPr="00D65991">
        <w:rPr>
          <w:lang w:eastAsia="ja-JP"/>
        </w:rPr>
        <w:t>RP-181407</w:t>
      </w:r>
      <w:r w:rsidR="003D73DA">
        <w:rPr>
          <w:lang w:eastAsia="ja-JP"/>
        </w:rPr>
        <w:tab/>
      </w:r>
      <w:r w:rsidR="00D65991" w:rsidRPr="00D65991">
        <w:rPr>
          <w:lang w:eastAsia="ja-JP"/>
        </w:rPr>
        <w:t>New WID on</w:t>
      </w:r>
      <w:r w:rsidR="00D65991" w:rsidRPr="002C0E24">
        <w:rPr>
          <w:lang w:eastAsia="ja-JP"/>
        </w:rPr>
        <w:t xml:space="preserve"> </w:t>
      </w:r>
      <w:r w:rsidR="00D65991" w:rsidRPr="00D65991">
        <w:rPr>
          <w:lang w:eastAsia="ja-JP"/>
        </w:rPr>
        <w:t>EN-DC for 4 bands DL with 2 bands UL (3 LTE bands + 1 NR band)</w:t>
      </w:r>
    </w:p>
    <w:p w14:paraId="1D018E48"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FBC26E3"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02CBE49"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F8CDEF8"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A52B1E0"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17EB9CA"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AA44F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0237AC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C2960E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A787F5A"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BBA60F5"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82678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6F7724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DE8E0D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A069576"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9A0A54A"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2F1BE0F"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F150570"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47E782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2D50BB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22E9218"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FA761CF"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36019C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8CA582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5A6024E"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32C06">
      <w:footerReference w:type="default" r:id="rId7"/>
      <w:pgSz w:w="16838" w:h="11906" w:orient="landscape"/>
      <w:pgMar w:top="851" w:right="851" w:bottom="8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6DD351" w14:textId="77777777" w:rsidR="00A02353" w:rsidRDefault="00A02353">
      <w:r>
        <w:separator/>
      </w:r>
    </w:p>
  </w:endnote>
  <w:endnote w:type="continuationSeparator" w:id="0">
    <w:p w14:paraId="77276695" w14:textId="77777777" w:rsidR="00A02353" w:rsidRDefault="00A02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3E9C9" w14:textId="77777777" w:rsidR="00A02353" w:rsidRDefault="00A02353">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6DD00" w14:textId="77777777" w:rsidR="00A02353" w:rsidRDefault="00A02353">
      <w:r>
        <w:separator/>
      </w:r>
    </w:p>
  </w:footnote>
  <w:footnote w:type="continuationSeparator" w:id="0">
    <w:p w14:paraId="015DEFCB" w14:textId="77777777" w:rsidR="00A02353" w:rsidRDefault="00A023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4300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7564"/>
    <w:rsid w:val="0005259B"/>
    <w:rsid w:val="00053FEE"/>
    <w:rsid w:val="00060AE4"/>
    <w:rsid w:val="00071991"/>
    <w:rsid w:val="000746A7"/>
    <w:rsid w:val="000910BB"/>
    <w:rsid w:val="000926AF"/>
    <w:rsid w:val="000A3ED2"/>
    <w:rsid w:val="000C00FA"/>
    <w:rsid w:val="000C0C85"/>
    <w:rsid w:val="000C51AA"/>
    <w:rsid w:val="000D17BC"/>
    <w:rsid w:val="000D2C53"/>
    <w:rsid w:val="000E4F35"/>
    <w:rsid w:val="000F50F3"/>
    <w:rsid w:val="000F6C1C"/>
    <w:rsid w:val="000F79B2"/>
    <w:rsid w:val="00106DBB"/>
    <w:rsid w:val="00116F4B"/>
    <w:rsid w:val="00137471"/>
    <w:rsid w:val="001378F8"/>
    <w:rsid w:val="00150FD3"/>
    <w:rsid w:val="00184428"/>
    <w:rsid w:val="001A248F"/>
    <w:rsid w:val="001A3B5F"/>
    <w:rsid w:val="001A66CE"/>
    <w:rsid w:val="001C4490"/>
    <w:rsid w:val="001D2C1A"/>
    <w:rsid w:val="001D3BA2"/>
    <w:rsid w:val="001D44B7"/>
    <w:rsid w:val="001E0075"/>
    <w:rsid w:val="001F1B1F"/>
    <w:rsid w:val="001F2A20"/>
    <w:rsid w:val="0022485E"/>
    <w:rsid w:val="00243A99"/>
    <w:rsid w:val="00251FB6"/>
    <w:rsid w:val="00286432"/>
    <w:rsid w:val="0029567C"/>
    <w:rsid w:val="002C7F7D"/>
    <w:rsid w:val="002D6494"/>
    <w:rsid w:val="002F791C"/>
    <w:rsid w:val="00301B7A"/>
    <w:rsid w:val="003056D1"/>
    <w:rsid w:val="00306D59"/>
    <w:rsid w:val="0032503A"/>
    <w:rsid w:val="00325EE1"/>
    <w:rsid w:val="003357C0"/>
    <w:rsid w:val="00343BEF"/>
    <w:rsid w:val="00344A5B"/>
    <w:rsid w:val="00344D60"/>
    <w:rsid w:val="00346477"/>
    <w:rsid w:val="00347CB0"/>
    <w:rsid w:val="0035475C"/>
    <w:rsid w:val="00355F5F"/>
    <w:rsid w:val="003561E3"/>
    <w:rsid w:val="0036248C"/>
    <w:rsid w:val="00367401"/>
    <w:rsid w:val="00375678"/>
    <w:rsid w:val="0039390A"/>
    <w:rsid w:val="00394AB0"/>
    <w:rsid w:val="00396252"/>
    <w:rsid w:val="003A4B47"/>
    <w:rsid w:val="003A68AE"/>
    <w:rsid w:val="003B24AF"/>
    <w:rsid w:val="003B7182"/>
    <w:rsid w:val="003D2B62"/>
    <w:rsid w:val="003D5036"/>
    <w:rsid w:val="003D73DA"/>
    <w:rsid w:val="003D764D"/>
    <w:rsid w:val="003E3A1A"/>
    <w:rsid w:val="0040091C"/>
    <w:rsid w:val="00403E2A"/>
    <w:rsid w:val="00406D7A"/>
    <w:rsid w:val="00414B1E"/>
    <w:rsid w:val="00422566"/>
    <w:rsid w:val="004258BA"/>
    <w:rsid w:val="00425C98"/>
    <w:rsid w:val="00432C06"/>
    <w:rsid w:val="00445E29"/>
    <w:rsid w:val="004531C9"/>
    <w:rsid w:val="00457D91"/>
    <w:rsid w:val="00460C31"/>
    <w:rsid w:val="00464E5B"/>
    <w:rsid w:val="0047055A"/>
    <w:rsid w:val="00474450"/>
    <w:rsid w:val="004873E6"/>
    <w:rsid w:val="004B15B8"/>
    <w:rsid w:val="004B566C"/>
    <w:rsid w:val="004B7B48"/>
    <w:rsid w:val="004D4AB1"/>
    <w:rsid w:val="004F218A"/>
    <w:rsid w:val="004F25C0"/>
    <w:rsid w:val="0050334E"/>
    <w:rsid w:val="00505387"/>
    <w:rsid w:val="00512DF7"/>
    <w:rsid w:val="005141E7"/>
    <w:rsid w:val="00517E63"/>
    <w:rsid w:val="00526B0D"/>
    <w:rsid w:val="0055346F"/>
    <w:rsid w:val="005579FF"/>
    <w:rsid w:val="00567E55"/>
    <w:rsid w:val="005776DD"/>
    <w:rsid w:val="005778B8"/>
    <w:rsid w:val="00582117"/>
    <w:rsid w:val="0058478F"/>
    <w:rsid w:val="00591E66"/>
    <w:rsid w:val="00593315"/>
    <w:rsid w:val="005A170D"/>
    <w:rsid w:val="005A6C96"/>
    <w:rsid w:val="005B68EC"/>
    <w:rsid w:val="005C501B"/>
    <w:rsid w:val="005D0418"/>
    <w:rsid w:val="005E1D58"/>
    <w:rsid w:val="005E49B0"/>
    <w:rsid w:val="0060164C"/>
    <w:rsid w:val="006065E3"/>
    <w:rsid w:val="00610E37"/>
    <w:rsid w:val="006207ED"/>
    <w:rsid w:val="00626BC9"/>
    <w:rsid w:val="006458DF"/>
    <w:rsid w:val="00650D52"/>
    <w:rsid w:val="00660DF0"/>
    <w:rsid w:val="006615B2"/>
    <w:rsid w:val="00662313"/>
    <w:rsid w:val="00665798"/>
    <w:rsid w:val="00673911"/>
    <w:rsid w:val="006870C9"/>
    <w:rsid w:val="006A3ADF"/>
    <w:rsid w:val="006B4C1E"/>
    <w:rsid w:val="006C07F1"/>
    <w:rsid w:val="006C090F"/>
    <w:rsid w:val="006C4E32"/>
    <w:rsid w:val="006C56D8"/>
    <w:rsid w:val="006D07AE"/>
    <w:rsid w:val="006D100C"/>
    <w:rsid w:val="006D1C93"/>
    <w:rsid w:val="006D2731"/>
    <w:rsid w:val="006E3F11"/>
    <w:rsid w:val="006E7FFB"/>
    <w:rsid w:val="00701238"/>
    <w:rsid w:val="00701410"/>
    <w:rsid w:val="00711293"/>
    <w:rsid w:val="007113A1"/>
    <w:rsid w:val="007156E0"/>
    <w:rsid w:val="00721CF6"/>
    <w:rsid w:val="00723E46"/>
    <w:rsid w:val="007257BD"/>
    <w:rsid w:val="00733826"/>
    <w:rsid w:val="0074431E"/>
    <w:rsid w:val="00766CFB"/>
    <w:rsid w:val="007816FF"/>
    <w:rsid w:val="00783B44"/>
    <w:rsid w:val="00785028"/>
    <w:rsid w:val="00786F72"/>
    <w:rsid w:val="00790C69"/>
    <w:rsid w:val="00791D75"/>
    <w:rsid w:val="0079359E"/>
    <w:rsid w:val="00793D06"/>
    <w:rsid w:val="007A3A5A"/>
    <w:rsid w:val="007A4370"/>
    <w:rsid w:val="007E1D15"/>
    <w:rsid w:val="007E1DEA"/>
    <w:rsid w:val="007E2202"/>
    <w:rsid w:val="007F0AAE"/>
    <w:rsid w:val="008145EA"/>
    <w:rsid w:val="00815869"/>
    <w:rsid w:val="00816B81"/>
    <w:rsid w:val="0082356A"/>
    <w:rsid w:val="00823B90"/>
    <w:rsid w:val="0083266E"/>
    <w:rsid w:val="008451F8"/>
    <w:rsid w:val="0085152F"/>
    <w:rsid w:val="008546E5"/>
    <w:rsid w:val="00881D74"/>
    <w:rsid w:val="00881E7B"/>
    <w:rsid w:val="008836AC"/>
    <w:rsid w:val="0089166C"/>
    <w:rsid w:val="00893204"/>
    <w:rsid w:val="00893C09"/>
    <w:rsid w:val="008960DE"/>
    <w:rsid w:val="008A36DF"/>
    <w:rsid w:val="008B7156"/>
    <w:rsid w:val="008C0462"/>
    <w:rsid w:val="008C1698"/>
    <w:rsid w:val="008C1A3D"/>
    <w:rsid w:val="008D01C3"/>
    <w:rsid w:val="008D1E13"/>
    <w:rsid w:val="008D6549"/>
    <w:rsid w:val="008D70D2"/>
    <w:rsid w:val="008F2C05"/>
    <w:rsid w:val="00900AE8"/>
    <w:rsid w:val="00900DAD"/>
    <w:rsid w:val="0091408E"/>
    <w:rsid w:val="0095025E"/>
    <w:rsid w:val="00955C4C"/>
    <w:rsid w:val="009744B0"/>
    <w:rsid w:val="00983430"/>
    <w:rsid w:val="00995338"/>
    <w:rsid w:val="009A399F"/>
    <w:rsid w:val="009B2EEF"/>
    <w:rsid w:val="009C0BC7"/>
    <w:rsid w:val="009C0D56"/>
    <w:rsid w:val="009C6592"/>
    <w:rsid w:val="009E209B"/>
    <w:rsid w:val="009F0747"/>
    <w:rsid w:val="00A02353"/>
    <w:rsid w:val="00A03514"/>
    <w:rsid w:val="00A17079"/>
    <w:rsid w:val="00A448C3"/>
    <w:rsid w:val="00A458D4"/>
    <w:rsid w:val="00A46FB7"/>
    <w:rsid w:val="00A53118"/>
    <w:rsid w:val="00A86AB5"/>
    <w:rsid w:val="00A97226"/>
    <w:rsid w:val="00AA0E64"/>
    <w:rsid w:val="00AA142F"/>
    <w:rsid w:val="00AA23DC"/>
    <w:rsid w:val="00AA53DB"/>
    <w:rsid w:val="00AB239A"/>
    <w:rsid w:val="00AB5FD2"/>
    <w:rsid w:val="00AC39FB"/>
    <w:rsid w:val="00AD53C7"/>
    <w:rsid w:val="00AD7ADC"/>
    <w:rsid w:val="00AE08EB"/>
    <w:rsid w:val="00B00BBE"/>
    <w:rsid w:val="00B07938"/>
    <w:rsid w:val="00B10710"/>
    <w:rsid w:val="00B208FA"/>
    <w:rsid w:val="00B2766F"/>
    <w:rsid w:val="00B31ABC"/>
    <w:rsid w:val="00B413E2"/>
    <w:rsid w:val="00B445ED"/>
    <w:rsid w:val="00B6300F"/>
    <w:rsid w:val="00B84623"/>
    <w:rsid w:val="00BB66D5"/>
    <w:rsid w:val="00BC7E6E"/>
    <w:rsid w:val="00BE1D1F"/>
    <w:rsid w:val="00BE4679"/>
    <w:rsid w:val="00BE5E66"/>
    <w:rsid w:val="00BF2A00"/>
    <w:rsid w:val="00C00281"/>
    <w:rsid w:val="00C05625"/>
    <w:rsid w:val="00C1751E"/>
    <w:rsid w:val="00C17C6C"/>
    <w:rsid w:val="00C21339"/>
    <w:rsid w:val="00C25ACE"/>
    <w:rsid w:val="00C266F9"/>
    <w:rsid w:val="00C371EA"/>
    <w:rsid w:val="00C445AD"/>
    <w:rsid w:val="00C44CBA"/>
    <w:rsid w:val="00C458F0"/>
    <w:rsid w:val="00C4666A"/>
    <w:rsid w:val="00C479A3"/>
    <w:rsid w:val="00C50477"/>
    <w:rsid w:val="00C54B3E"/>
    <w:rsid w:val="00C6621F"/>
    <w:rsid w:val="00C662AB"/>
    <w:rsid w:val="00C726B7"/>
    <w:rsid w:val="00C74DAF"/>
    <w:rsid w:val="00C76093"/>
    <w:rsid w:val="00C80116"/>
    <w:rsid w:val="00C87BFC"/>
    <w:rsid w:val="00CA7A65"/>
    <w:rsid w:val="00CF7FAC"/>
    <w:rsid w:val="00D0113D"/>
    <w:rsid w:val="00D160C1"/>
    <w:rsid w:val="00D17794"/>
    <w:rsid w:val="00D22398"/>
    <w:rsid w:val="00D35E6C"/>
    <w:rsid w:val="00D436CF"/>
    <w:rsid w:val="00D45B2F"/>
    <w:rsid w:val="00D46E88"/>
    <w:rsid w:val="00D57859"/>
    <w:rsid w:val="00D60BD6"/>
    <w:rsid w:val="00D613A9"/>
    <w:rsid w:val="00D65991"/>
    <w:rsid w:val="00D70D86"/>
    <w:rsid w:val="00D767C0"/>
    <w:rsid w:val="00D76BA4"/>
    <w:rsid w:val="00D8021D"/>
    <w:rsid w:val="00D82D10"/>
    <w:rsid w:val="00D86784"/>
    <w:rsid w:val="00DB61FB"/>
    <w:rsid w:val="00DD5C7A"/>
    <w:rsid w:val="00DE2A08"/>
    <w:rsid w:val="00DE2B4D"/>
    <w:rsid w:val="00E00E44"/>
    <w:rsid w:val="00E12ECB"/>
    <w:rsid w:val="00E1451F"/>
    <w:rsid w:val="00E15A72"/>
    <w:rsid w:val="00E15E28"/>
    <w:rsid w:val="00E16577"/>
    <w:rsid w:val="00E36051"/>
    <w:rsid w:val="00E544FA"/>
    <w:rsid w:val="00E6077C"/>
    <w:rsid w:val="00E63A9C"/>
    <w:rsid w:val="00E64C8B"/>
    <w:rsid w:val="00E6618E"/>
    <w:rsid w:val="00E77436"/>
    <w:rsid w:val="00E81F21"/>
    <w:rsid w:val="00E82C8E"/>
    <w:rsid w:val="00E87CFA"/>
    <w:rsid w:val="00E93D77"/>
    <w:rsid w:val="00E95264"/>
    <w:rsid w:val="00EA2DC1"/>
    <w:rsid w:val="00EA7597"/>
    <w:rsid w:val="00EC5571"/>
    <w:rsid w:val="00EC56AD"/>
    <w:rsid w:val="00EC7F15"/>
    <w:rsid w:val="00ED0E8F"/>
    <w:rsid w:val="00ED4E05"/>
    <w:rsid w:val="00ED710C"/>
    <w:rsid w:val="00EE0F6E"/>
    <w:rsid w:val="00EE3B5B"/>
    <w:rsid w:val="00EE4CC9"/>
    <w:rsid w:val="00EF4800"/>
    <w:rsid w:val="00EF674A"/>
    <w:rsid w:val="00F00A3D"/>
    <w:rsid w:val="00F17CA4"/>
    <w:rsid w:val="00F24DDD"/>
    <w:rsid w:val="00F2770B"/>
    <w:rsid w:val="00F549A3"/>
    <w:rsid w:val="00F55CBF"/>
    <w:rsid w:val="00F72B10"/>
    <w:rsid w:val="00F77359"/>
    <w:rsid w:val="00F86A73"/>
    <w:rsid w:val="00F9766F"/>
    <w:rsid w:val="00FA7133"/>
    <w:rsid w:val="00FC345B"/>
    <w:rsid w:val="00FD4E37"/>
    <w:rsid w:val="00FD5B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v:textbox inset="5.85pt,.7pt,5.85pt,.7pt"/>
    </o:shapedefaults>
    <o:shapelayout v:ext="edit">
      <o:idmap v:ext="edit" data="1"/>
    </o:shapelayout>
  </w:shapeDefaults>
  <w:decimalSymbol w:val=","/>
  <w:listSeparator w:val=";"/>
  <w14:docId w14:val="70FD92B6"/>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Heading2Char">
    <w:name w:val="Heading 2 Char"/>
    <w:aliases w:val="DO NOT USE_h2 Char,h2 Char,h21 Char,H2 Char,Head2A Char,2 Char,UNDERRUBRIK 1-2 Char"/>
    <w:basedOn w:val="DefaultParagraphFont"/>
    <w:link w:val="Heading2"/>
    <w:rsid w:val="00251FB6"/>
    <w:rPr>
      <w:rFonts w:ascii="Arial" w:hAnsi="Arial"/>
      <w:sz w:val="32"/>
      <w:lang w:val="en-GB" w:eastAsia="en-US"/>
    </w:rPr>
  </w:style>
  <w:style w:type="character" w:customStyle="1" w:styleId="CRCoverPageChar">
    <w:name w:val="CR Cover Page Char"/>
    <w:link w:val="CRCoverPage"/>
    <w:locked/>
    <w:rsid w:val="005B68EC"/>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54471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9627301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32</TotalTime>
  <Pages>30</Pages>
  <Words>15119</Words>
  <Characters>80134</Characters>
  <Application>Microsoft Office Word</Application>
  <DocSecurity>0</DocSecurity>
  <Lines>667</Lines>
  <Paragraphs>190</Paragraphs>
  <ScaleCrop>false</ScaleCrop>
  <HeadingPairs>
    <vt:vector size="6" baseType="variant">
      <vt:variant>
        <vt:lpstr>Title</vt:lpstr>
      </vt:variant>
      <vt:variant>
        <vt:i4>1</vt:i4>
      </vt:variant>
      <vt:variant>
        <vt:lpstr>Headings</vt:lpstr>
      </vt:variant>
      <vt:variant>
        <vt:i4>6</vt:i4>
      </vt:variant>
      <vt:variant>
        <vt:lpstr>タイトル</vt:lpstr>
      </vt:variant>
      <vt:variant>
        <vt:i4>1</vt:i4>
      </vt:variant>
    </vt:vector>
  </HeadingPairs>
  <TitlesOfParts>
    <vt:vector size="8" baseType="lpstr">
      <vt:lpstr>Status Report to TSG</vt:lpstr>
      <vt:lpstr>    Status Report to TSG</vt:lpstr>
      <vt:lpstr>    1	Work plan related evaluation</vt:lpstr>
      <vt:lpstr>    2.	Detailed progress in RAN WGs since last TSG meeting (for all involved WGs)</vt:lpstr>
      <vt:lpstr>    2.1	RAN4</vt:lpstr>
      <vt:lpstr>    3.	Detailed progress in SA/CT WGs since last TSG meeting (for all involved WGs)</vt:lpstr>
      <vt:lpstr>    4.	References</vt:lpstr>
      <vt:lpstr>Status Report to TSG</vt:lpstr>
    </vt:vector>
  </TitlesOfParts>
  <Company>株式会社エヌ・ティ・ティ・ドコモ</Company>
  <LinksUpToDate>false</LinksUpToDate>
  <CharactersWithSpaces>95063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12</cp:revision>
  <dcterms:created xsi:type="dcterms:W3CDTF">2018-11-30T15:02:00Z</dcterms:created>
  <dcterms:modified xsi:type="dcterms:W3CDTF">2019-03-08T06:39:00Z</dcterms:modified>
</cp:coreProperties>
</file>